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E6C72" w14:textId="0292B34A" w:rsidR="002C2B31" w:rsidRDefault="00034C9F" w:rsidP="00E83F91">
      <w:pPr>
        <w:pStyle w:val="CRCoverPage"/>
        <w:tabs>
          <w:tab w:val="right" w:pos="9639"/>
        </w:tabs>
        <w:spacing w:after="0"/>
        <w:rPr>
          <w:b/>
          <w:i/>
          <w:noProof/>
          <w:sz w:val="28"/>
        </w:rPr>
      </w:pPr>
      <w:r w:rsidRPr="00034C9F">
        <w:rPr>
          <w:b/>
          <w:noProof/>
          <w:sz w:val="24"/>
        </w:rPr>
        <w:t>3GPP TSG-RAN WG2 Meeting #1</w:t>
      </w:r>
      <w:r w:rsidR="0006464C">
        <w:rPr>
          <w:b/>
          <w:noProof/>
          <w:sz w:val="24"/>
        </w:rPr>
        <w:t>11</w:t>
      </w:r>
      <w:r w:rsidR="00065471">
        <w:rPr>
          <w:b/>
          <w:noProof/>
          <w:sz w:val="24"/>
        </w:rPr>
        <w:t>e</w:t>
      </w:r>
      <w:r w:rsidR="002C2B31">
        <w:rPr>
          <w:b/>
          <w:i/>
          <w:noProof/>
          <w:sz w:val="28"/>
        </w:rPr>
        <w:tab/>
      </w:r>
      <w:r w:rsidR="002C2B31">
        <w:rPr>
          <w:b/>
          <w:i/>
          <w:noProof/>
          <w:sz w:val="28"/>
        </w:rPr>
        <w:fldChar w:fldCharType="begin"/>
      </w:r>
      <w:r w:rsidR="002C2B31">
        <w:rPr>
          <w:b/>
          <w:i/>
          <w:noProof/>
          <w:sz w:val="28"/>
        </w:rPr>
        <w:instrText xml:space="preserve"> DOCPROPERTY  Tdoc#  \* MERGEFORMAT </w:instrText>
      </w:r>
      <w:r w:rsidR="002C2B31">
        <w:rPr>
          <w:b/>
          <w:i/>
          <w:noProof/>
          <w:sz w:val="28"/>
        </w:rPr>
        <w:fldChar w:fldCharType="separate"/>
      </w:r>
      <w:r w:rsidR="002C2B31" w:rsidRPr="00DE0210">
        <w:t xml:space="preserve"> </w:t>
      </w:r>
      <w:r w:rsidR="002C2B31" w:rsidRPr="0093292A">
        <w:rPr>
          <w:b/>
          <w:i/>
          <w:noProof/>
          <w:sz w:val="28"/>
        </w:rPr>
        <w:t>R2-</w:t>
      </w:r>
      <w:r w:rsidR="004869AF">
        <w:rPr>
          <w:b/>
          <w:i/>
          <w:noProof/>
          <w:sz w:val="28"/>
        </w:rPr>
        <w:t>20</w:t>
      </w:r>
      <w:r w:rsidR="002C2B31">
        <w:rPr>
          <w:b/>
          <w:i/>
          <w:noProof/>
          <w:sz w:val="28"/>
        </w:rPr>
        <w:fldChar w:fldCharType="end"/>
      </w:r>
      <w:r w:rsidR="002D28FB">
        <w:rPr>
          <w:b/>
          <w:i/>
          <w:noProof/>
          <w:sz w:val="28"/>
        </w:rPr>
        <w:t>0</w:t>
      </w:r>
      <w:r w:rsidR="00DA3815">
        <w:rPr>
          <w:b/>
          <w:i/>
          <w:noProof/>
          <w:sz w:val="28"/>
        </w:rPr>
        <w:t>6765</w:t>
      </w:r>
    </w:p>
    <w:p w14:paraId="2183209E" w14:textId="4069815E" w:rsidR="002C2B31" w:rsidRDefault="0006464C" w:rsidP="002C2B31">
      <w:pPr>
        <w:pStyle w:val="CRCoverPage"/>
        <w:outlineLvl w:val="0"/>
        <w:rPr>
          <w:b/>
          <w:noProof/>
          <w:sz w:val="24"/>
        </w:rPr>
      </w:pPr>
      <w:r>
        <w:rPr>
          <w:b/>
          <w:noProof/>
          <w:sz w:val="24"/>
        </w:rPr>
        <w:t>Online</w:t>
      </w:r>
      <w:r w:rsidR="00034C9F" w:rsidRPr="00034C9F">
        <w:rPr>
          <w:b/>
          <w:noProof/>
          <w:sz w:val="24"/>
        </w:rPr>
        <w:t xml:space="preserve">, </w:t>
      </w:r>
      <w:r>
        <w:rPr>
          <w:b/>
          <w:noProof/>
          <w:sz w:val="24"/>
        </w:rPr>
        <w:t>August 17</w:t>
      </w:r>
      <w:r w:rsidRPr="0006464C">
        <w:rPr>
          <w:b/>
          <w:noProof/>
          <w:sz w:val="24"/>
          <w:vertAlign w:val="superscript"/>
        </w:rPr>
        <w:t>th</w:t>
      </w:r>
      <w:r>
        <w:rPr>
          <w:b/>
          <w:noProof/>
          <w:sz w:val="24"/>
        </w:rPr>
        <w:t xml:space="preserve"> – 28</w:t>
      </w:r>
      <w:r w:rsidRPr="0006464C">
        <w:rPr>
          <w:b/>
          <w:noProof/>
          <w:sz w:val="24"/>
          <w:vertAlign w:val="superscript"/>
        </w:rPr>
        <w:t>th</w:t>
      </w:r>
      <w:r>
        <w:rPr>
          <w:b/>
          <w:noProof/>
          <w:sz w:val="24"/>
        </w:rPr>
        <w:t xml:space="preserve"> </w:t>
      </w:r>
      <w:r w:rsidR="00034C9F" w:rsidRPr="00034C9F">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55E70369"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C508BE">
              <w:rPr>
                <w:b/>
                <w:noProof/>
                <w:sz w:val="28"/>
              </w:rPr>
              <w:t>2</w:t>
            </w:r>
            <w:r w:rsidR="00DF7068">
              <w:rPr>
                <w:b/>
                <w:noProof/>
                <w:sz w:val="28"/>
              </w:rPr>
              <w:t>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3C87ED7A" w:rsidR="001E41F3" w:rsidRPr="00410371" w:rsidRDefault="00DA3815" w:rsidP="00547111">
            <w:pPr>
              <w:pStyle w:val="CRCoverPage"/>
              <w:spacing w:after="0"/>
              <w:rPr>
                <w:noProof/>
              </w:rPr>
            </w:pPr>
            <w:r>
              <w:rPr>
                <w:b/>
                <w:noProof/>
                <w:sz w:val="28"/>
              </w:rPr>
              <w:t>0781</w:t>
            </w:r>
            <w:bookmarkStart w:id="0" w:name="_GoBack"/>
            <w:bookmarkEnd w:id="0"/>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29F0F18A" w:rsidR="001E41F3" w:rsidRPr="00410371" w:rsidRDefault="001E41F3" w:rsidP="00E13F3D">
            <w:pPr>
              <w:pStyle w:val="CRCoverPage"/>
              <w:spacing w:after="0"/>
              <w:jc w:val="center"/>
              <w:rPr>
                <w:b/>
                <w:noProof/>
              </w:rPr>
            </w:pP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4E25B10D" w:rsidR="001E41F3" w:rsidRPr="00410371" w:rsidRDefault="00817416" w:rsidP="00C441E8">
            <w:pPr>
              <w:pStyle w:val="CRCoverPage"/>
              <w:spacing w:after="0"/>
              <w:jc w:val="center"/>
              <w:rPr>
                <w:noProof/>
                <w:sz w:val="28"/>
              </w:rPr>
            </w:pPr>
            <w:r>
              <w:rPr>
                <w:b/>
                <w:noProof/>
                <w:sz w:val="28"/>
              </w:rPr>
              <w:t>1</w:t>
            </w:r>
            <w:r w:rsidR="003C2BAB">
              <w:rPr>
                <w:b/>
                <w:noProof/>
                <w:sz w:val="28"/>
              </w:rPr>
              <w:t>6</w:t>
            </w:r>
            <w:r w:rsidR="00DE0210">
              <w:rPr>
                <w:b/>
                <w:noProof/>
                <w:sz w:val="28"/>
              </w:rPr>
              <w:t>.</w:t>
            </w:r>
            <w:r w:rsidR="00997BEF">
              <w:rPr>
                <w:b/>
                <w:noProof/>
                <w:sz w:val="28"/>
              </w:rPr>
              <w:t>1</w:t>
            </w:r>
            <w:r w:rsidR="00DE0210">
              <w:rPr>
                <w:b/>
                <w:noProof/>
                <w:sz w:val="28"/>
              </w:rPr>
              <w:t>.</w:t>
            </w:r>
            <w:r>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B6F0AEF" w:rsidR="00F25D98" w:rsidRDefault="00F25D98" w:rsidP="001E41F3">
            <w:pPr>
              <w:pStyle w:val="CRCoverPage"/>
              <w:spacing w:after="0"/>
              <w:jc w:val="center"/>
              <w:rPr>
                <w:b/>
                <w:caps/>
                <w:noProof/>
              </w:rPr>
            </w:pP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AF95727" w:rsidR="001E41F3" w:rsidRDefault="004B4714" w:rsidP="00D524A9">
            <w:pPr>
              <w:pStyle w:val="CRCoverPage"/>
              <w:spacing w:after="0"/>
              <w:ind w:left="100"/>
              <w:rPr>
                <w:noProof/>
              </w:rPr>
            </w:pPr>
            <w:r>
              <w:rPr>
                <w:lang w:eastAsia="zh-CN"/>
              </w:rPr>
              <w:t>Miscellaneous Corrections</w:t>
            </w:r>
            <w:r w:rsidR="00F46DAE">
              <w:rPr>
                <w:lang w:eastAsia="zh-CN"/>
              </w:rPr>
              <w:t xml:space="preserve"> on HARQ Process Operation</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2625ED08" w:rsidR="001E41F3" w:rsidRPr="008471DC" w:rsidRDefault="004C15FB" w:rsidP="00DE0210">
            <w:pPr>
              <w:pStyle w:val="CRCoverPage"/>
              <w:spacing w:after="0"/>
              <w:ind w:left="100"/>
            </w:pPr>
            <w:proofErr w:type="spellStart"/>
            <w:r w:rsidRPr="000E4C22">
              <w:rPr>
                <w:rFonts w:cs="Arial"/>
                <w:sz w:val="22"/>
                <w:szCs w:val="22"/>
                <w:lang w:val="en-US"/>
              </w:rPr>
              <w:t>InterDigital</w:t>
            </w:r>
            <w:proofErr w:type="spellEnd"/>
            <w:r w:rsidRPr="000E4C22">
              <w:rPr>
                <w:rFonts w:cs="Arial"/>
                <w:sz w:val="22"/>
                <w:szCs w:val="22"/>
                <w:lang w:val="en-US"/>
              </w:rPr>
              <w:t xml:space="preserve"> Inc.</w:t>
            </w:r>
            <w:r w:rsidR="00EE562C">
              <w:rPr>
                <w:rFonts w:cs="Arial"/>
                <w:sz w:val="22"/>
                <w:szCs w:val="22"/>
                <w:lang w:val="en-US"/>
              </w:rPr>
              <w:t>, Apple</w:t>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7A7C760D" w:rsidR="001E41F3" w:rsidRDefault="003552FB" w:rsidP="00DE0210">
            <w:pPr>
              <w:pStyle w:val="CRCoverPage"/>
              <w:spacing w:after="0"/>
              <w:ind w:left="100"/>
              <w:rPr>
                <w:noProof/>
              </w:rPr>
            </w:pPr>
            <w:r w:rsidRPr="00AE3A2C">
              <w:t>5G_V2X_NRSL-Core</w:t>
            </w:r>
            <w:r>
              <w:rPr>
                <w:noProof/>
              </w:rPr>
              <w:t xml:space="preserv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00C1CD96" w:rsidR="001E41F3" w:rsidRDefault="00DE0210" w:rsidP="00091500">
            <w:pPr>
              <w:pStyle w:val="CRCoverPage"/>
              <w:spacing w:after="0"/>
              <w:ind w:left="100"/>
              <w:rPr>
                <w:noProof/>
              </w:rPr>
            </w:pPr>
            <w:r>
              <w:rPr>
                <w:noProof/>
              </w:rPr>
              <w:t>20</w:t>
            </w:r>
            <w:r w:rsidR="004869AF">
              <w:rPr>
                <w:noProof/>
              </w:rPr>
              <w:t>20-0</w:t>
            </w:r>
            <w:r w:rsidR="004C15FB">
              <w:rPr>
                <w:noProof/>
              </w:rPr>
              <w:t>8</w:t>
            </w:r>
            <w:r w:rsidR="004869AF">
              <w:rPr>
                <w:noProof/>
              </w:rPr>
              <w:t>-</w:t>
            </w:r>
            <w:r w:rsidR="004C15FB">
              <w:rPr>
                <w:noProof/>
              </w:rPr>
              <w:t>17</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43C3C387" w:rsidR="001E41F3" w:rsidRDefault="004C15FB"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A06" w14:textId="0AD2410A" w:rsidR="00A02AB1" w:rsidRPr="000B4602" w:rsidRDefault="00A02AB1" w:rsidP="00A02AB1">
            <w:pPr>
              <w:pStyle w:val="BodyText"/>
              <w:rPr>
                <w:rFonts w:ascii="Arial" w:hAnsi="Arial" w:cs="Arial"/>
              </w:rPr>
            </w:pPr>
            <w:r w:rsidRPr="000B4602">
              <w:rPr>
                <w:rFonts w:ascii="Arial" w:hAnsi="Arial" w:cs="Arial"/>
              </w:rPr>
              <w:t>1. In section 5.22.1.3.1, there is a typo on the word “transmission”</w:t>
            </w:r>
          </w:p>
          <w:p w14:paraId="7B75883D" w14:textId="77777777" w:rsidR="00A256B3" w:rsidRPr="000B4602" w:rsidRDefault="00A02AB1" w:rsidP="00A02AB1">
            <w:pPr>
              <w:pStyle w:val="BodyText"/>
              <w:rPr>
                <w:rFonts w:ascii="Arial" w:hAnsi="Arial" w:cs="Arial"/>
              </w:rPr>
            </w:pPr>
            <w:r w:rsidRPr="000B4602">
              <w:rPr>
                <w:rFonts w:ascii="Arial" w:hAnsi="Arial" w:cs="Arial"/>
              </w:rPr>
              <w:t xml:space="preserve">2. In section 5.22.1.3.1, the UE selects between positive-negative acknowledgement and negative-only acknowledgement, but there </w:t>
            </w:r>
            <w:proofErr w:type="gramStart"/>
            <w:r w:rsidRPr="000B4602">
              <w:rPr>
                <w:rFonts w:ascii="Arial" w:hAnsi="Arial" w:cs="Arial"/>
              </w:rPr>
              <w:t>is</w:t>
            </w:r>
            <w:proofErr w:type="gramEnd"/>
            <w:r w:rsidRPr="000B4602">
              <w:rPr>
                <w:rFonts w:ascii="Arial" w:hAnsi="Arial" w:cs="Arial"/>
              </w:rPr>
              <w:t xml:space="preserve"> no details how this is selected. </w:t>
            </w:r>
          </w:p>
          <w:p w14:paraId="286D3B9A" w14:textId="2BA92B10" w:rsidR="00A86492" w:rsidRPr="000B4602" w:rsidRDefault="007631EB" w:rsidP="004B4714">
            <w:pPr>
              <w:pStyle w:val="BodyText"/>
              <w:rPr>
                <w:rFonts w:ascii="Arial" w:hAnsi="Arial" w:cs="Arial"/>
              </w:rPr>
            </w:pPr>
            <w:r>
              <w:rPr>
                <w:rFonts w:ascii="Arial" w:hAnsi="Arial" w:cs="Arial"/>
              </w:rPr>
              <w:t>3</w:t>
            </w:r>
            <w:r w:rsidR="00A86492" w:rsidRPr="000B4602">
              <w:rPr>
                <w:rFonts w:ascii="Arial" w:hAnsi="Arial" w:cs="Arial"/>
              </w:rPr>
              <w:t>. In section 5.22.1.3.1, the setting of the priority in the SCI has a repeated condition on inclusion of the MAC CE: “… if any, if included”</w:t>
            </w:r>
          </w:p>
          <w:p w14:paraId="7C518FF2" w14:textId="73F4C5D6" w:rsidR="00EF57B9" w:rsidRPr="000B4602" w:rsidRDefault="007631EB" w:rsidP="004B4714">
            <w:pPr>
              <w:pStyle w:val="BodyText"/>
              <w:rPr>
                <w:rFonts w:ascii="Arial" w:hAnsi="Arial" w:cs="Arial"/>
              </w:rPr>
            </w:pPr>
            <w:r>
              <w:rPr>
                <w:rFonts w:ascii="Arial" w:hAnsi="Arial" w:cs="Arial"/>
              </w:rPr>
              <w:t>4</w:t>
            </w:r>
            <w:r w:rsidR="00A02AB1" w:rsidRPr="000B4602">
              <w:rPr>
                <w:rFonts w:ascii="Arial" w:hAnsi="Arial" w:cs="Arial"/>
              </w:rPr>
              <w:t>. In section 5.22.1.3.1a, there is two instances of the word “the”</w:t>
            </w:r>
          </w:p>
          <w:p w14:paraId="64603B0F" w14:textId="67F7E12D" w:rsidR="00A02AB1" w:rsidRPr="000B4602" w:rsidRDefault="007631EB" w:rsidP="004B4714">
            <w:pPr>
              <w:pStyle w:val="BodyText"/>
              <w:rPr>
                <w:rFonts w:ascii="Arial" w:hAnsi="Arial" w:cs="Arial"/>
              </w:rPr>
            </w:pPr>
            <w:r>
              <w:rPr>
                <w:rFonts w:ascii="Arial" w:hAnsi="Arial" w:cs="Arial"/>
              </w:rPr>
              <w:lastRenderedPageBreak/>
              <w:t>5</w:t>
            </w:r>
            <w:r w:rsidR="00A02AB1" w:rsidRPr="000B4602">
              <w:rPr>
                <w:rFonts w:ascii="Arial" w:hAnsi="Arial" w:cs="Arial"/>
              </w:rPr>
              <w:t>. In section 5.22.1.4.1.3, the prioritization between MAC CE, logical channels on SCCH and logical channels on STCH are all referred to as “logical channels”, however, a MAC CE is not a logical channel.</w:t>
            </w:r>
          </w:p>
          <w:p w14:paraId="2BD89A62" w14:textId="77777777" w:rsidR="00D524A9" w:rsidRDefault="00D524A9" w:rsidP="00065471">
            <w:pPr>
              <w:pStyle w:val="Doc-text2"/>
              <w:ind w:left="0" w:firstLine="0"/>
            </w:pPr>
          </w:p>
          <w:p w14:paraId="2994BFD4" w14:textId="5B58B2D2" w:rsidR="00F148BB" w:rsidRDefault="00F148BB" w:rsidP="00251231">
            <w:pPr>
              <w:pStyle w:val="CRCoverPage"/>
              <w:spacing w:after="0"/>
              <w:rPr>
                <w:noProof/>
              </w:rPr>
            </w:pP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069B7" w14:textId="594BF879" w:rsidR="00A02AB1" w:rsidRDefault="00A02AB1" w:rsidP="00DF7068">
            <w:pPr>
              <w:pStyle w:val="CRCoverPage"/>
              <w:spacing w:after="0"/>
              <w:rPr>
                <w:noProof/>
              </w:rPr>
            </w:pPr>
            <w:r>
              <w:rPr>
                <w:noProof/>
              </w:rPr>
              <w:t>1. Fix typo in 5.22.1.3.1</w:t>
            </w:r>
          </w:p>
          <w:p w14:paraId="739F0C0C" w14:textId="77777777" w:rsidR="00A02AB1" w:rsidRDefault="00A02AB1" w:rsidP="00DF7068">
            <w:pPr>
              <w:pStyle w:val="CRCoverPage"/>
              <w:spacing w:after="0"/>
              <w:rPr>
                <w:noProof/>
              </w:rPr>
            </w:pPr>
          </w:p>
          <w:p w14:paraId="6D040E73" w14:textId="6C23C684" w:rsidR="00A02AB1" w:rsidRDefault="00A02AB1" w:rsidP="00DF7068">
            <w:pPr>
              <w:pStyle w:val="CRCoverPage"/>
              <w:spacing w:after="0"/>
              <w:rPr>
                <w:noProof/>
              </w:rPr>
            </w:pPr>
            <w:r>
              <w:rPr>
                <w:noProof/>
              </w:rPr>
              <w:t>2. Added a note indicating selection of the acknowledgement mode is upto UE implementation</w:t>
            </w:r>
          </w:p>
          <w:p w14:paraId="3383AD51" w14:textId="5D9CBD89" w:rsidR="00F46DAE" w:rsidRDefault="00F46DAE" w:rsidP="00DF7068">
            <w:pPr>
              <w:pStyle w:val="CRCoverPage"/>
              <w:spacing w:after="0"/>
              <w:rPr>
                <w:noProof/>
              </w:rPr>
            </w:pPr>
          </w:p>
          <w:p w14:paraId="5B44AC54" w14:textId="5C4AFAED" w:rsidR="00A86492" w:rsidRDefault="007631EB" w:rsidP="00DF7068">
            <w:pPr>
              <w:pStyle w:val="CRCoverPage"/>
              <w:spacing w:after="0"/>
              <w:rPr>
                <w:noProof/>
              </w:rPr>
            </w:pPr>
            <w:r>
              <w:rPr>
                <w:noProof/>
              </w:rPr>
              <w:t>3</w:t>
            </w:r>
            <w:r w:rsidR="00A86492">
              <w:rPr>
                <w:noProof/>
              </w:rPr>
              <w:t xml:space="preserve">. The conditions (if any and if included) have </w:t>
            </w:r>
            <w:r w:rsidR="007665B5">
              <w:rPr>
                <w:noProof/>
              </w:rPr>
              <w:t xml:space="preserve">been </w:t>
            </w:r>
            <w:r w:rsidR="00A86492">
              <w:rPr>
                <w:noProof/>
              </w:rPr>
              <w:t>placed with each of the logical channels and MAC CE in the sentence.</w:t>
            </w:r>
          </w:p>
          <w:p w14:paraId="6AE4C4F6" w14:textId="6564F372" w:rsidR="00A86492" w:rsidRDefault="00A86492" w:rsidP="00DF7068">
            <w:pPr>
              <w:pStyle w:val="CRCoverPage"/>
              <w:spacing w:after="0"/>
              <w:rPr>
                <w:noProof/>
              </w:rPr>
            </w:pPr>
          </w:p>
          <w:p w14:paraId="07B564FB" w14:textId="0314A3F0" w:rsidR="00251231" w:rsidRDefault="007631EB" w:rsidP="00DF7068">
            <w:pPr>
              <w:pStyle w:val="CRCoverPage"/>
              <w:spacing w:after="0"/>
              <w:rPr>
                <w:noProof/>
              </w:rPr>
            </w:pPr>
            <w:r>
              <w:rPr>
                <w:noProof/>
              </w:rPr>
              <w:t>4</w:t>
            </w:r>
            <w:r w:rsidR="00A02AB1">
              <w:rPr>
                <w:noProof/>
              </w:rPr>
              <w:t>. Remove repeated word in 5.22.1.3.1a</w:t>
            </w:r>
          </w:p>
          <w:p w14:paraId="24F2F961" w14:textId="0B0C68C4" w:rsidR="00A02AB1" w:rsidRDefault="00A02AB1" w:rsidP="00DF7068">
            <w:pPr>
              <w:pStyle w:val="CRCoverPage"/>
              <w:spacing w:after="0"/>
              <w:rPr>
                <w:noProof/>
              </w:rPr>
            </w:pPr>
          </w:p>
          <w:p w14:paraId="2F18D6E8" w14:textId="7A44A0CC" w:rsidR="00A02AB1" w:rsidRDefault="007631EB" w:rsidP="00DF7068">
            <w:pPr>
              <w:pStyle w:val="CRCoverPage"/>
              <w:spacing w:after="0"/>
              <w:rPr>
                <w:noProof/>
              </w:rPr>
            </w:pPr>
            <w:r>
              <w:rPr>
                <w:noProof/>
              </w:rPr>
              <w:t>5</w:t>
            </w:r>
            <w:r w:rsidR="00A02AB1">
              <w:rPr>
                <w:noProof/>
              </w:rPr>
              <w:t>. Changed “logical channel” to “data” in the description of the LCP prioritization order.</w:t>
            </w:r>
          </w:p>
          <w:p w14:paraId="28A675EE" w14:textId="77777777" w:rsidR="00A02AB1" w:rsidRDefault="00A02AB1" w:rsidP="00DF7068">
            <w:pPr>
              <w:pStyle w:val="CRCoverPage"/>
              <w:spacing w:after="0"/>
              <w:rPr>
                <w:noProof/>
              </w:rPr>
            </w:pPr>
          </w:p>
          <w:p w14:paraId="6B50360F" w14:textId="7F36CFDC" w:rsidR="00065471" w:rsidRDefault="00065471" w:rsidP="00DF7068">
            <w:pPr>
              <w:pStyle w:val="CRCoverPage"/>
              <w:spacing w:after="0"/>
              <w:rPr>
                <w:noProof/>
              </w:rPr>
            </w:pPr>
          </w:p>
          <w:p w14:paraId="6E350D33" w14:textId="77777777" w:rsidR="00065471" w:rsidRPr="00C34DEB" w:rsidRDefault="00065471" w:rsidP="00065471">
            <w:pPr>
              <w:pStyle w:val="CRCoverPage"/>
              <w:spacing w:after="0"/>
              <w:ind w:left="102"/>
              <w:rPr>
                <w:noProof/>
                <w:lang w:eastAsia="zh-TW"/>
              </w:rPr>
            </w:pPr>
            <w:r w:rsidRPr="00C34DEB">
              <w:rPr>
                <w:b/>
                <w:noProof/>
                <w:lang w:eastAsia="zh-TW"/>
              </w:rPr>
              <w:t>Impact analysis</w:t>
            </w:r>
          </w:p>
          <w:p w14:paraId="30C7769B" w14:textId="7400A666" w:rsidR="00065471" w:rsidRDefault="00065471" w:rsidP="00065471">
            <w:pPr>
              <w:pStyle w:val="CRCoverPage"/>
              <w:spacing w:after="0"/>
              <w:ind w:left="102"/>
              <w:rPr>
                <w:noProof/>
                <w:u w:val="single"/>
                <w:lang w:eastAsia="zh-TW"/>
              </w:rPr>
            </w:pPr>
            <w:r w:rsidRPr="00C34DEB">
              <w:rPr>
                <w:noProof/>
                <w:u w:val="single"/>
                <w:lang w:eastAsia="zh-TW"/>
              </w:rPr>
              <w:t xml:space="preserve">Impacted functionality: </w:t>
            </w:r>
          </w:p>
          <w:p w14:paraId="57FC7A2F" w14:textId="3F95D3A4" w:rsidR="00065471" w:rsidRDefault="00E46960" w:rsidP="00065471">
            <w:pPr>
              <w:pStyle w:val="CRCoverPage"/>
              <w:spacing w:after="0"/>
              <w:ind w:left="102"/>
              <w:rPr>
                <w:noProof/>
                <w:lang w:eastAsia="zh-TW"/>
              </w:rPr>
            </w:pPr>
            <w:r>
              <w:rPr>
                <w:noProof/>
                <w:lang w:eastAsia="zh-TW"/>
              </w:rPr>
              <w:t xml:space="preserve">HARQ </w:t>
            </w:r>
            <w:r w:rsidR="00A256B3">
              <w:rPr>
                <w:noProof/>
                <w:lang w:eastAsia="zh-TW"/>
              </w:rPr>
              <w:t>operation</w:t>
            </w:r>
            <w:r>
              <w:rPr>
                <w:noProof/>
                <w:lang w:eastAsia="zh-TW"/>
              </w:rPr>
              <w:t>, LCP</w:t>
            </w:r>
          </w:p>
          <w:p w14:paraId="0C098FCD" w14:textId="65DE5F8C" w:rsidR="00065471" w:rsidRDefault="00065471" w:rsidP="00065471">
            <w:pPr>
              <w:pStyle w:val="CRCoverPage"/>
              <w:spacing w:after="0"/>
              <w:ind w:left="102"/>
              <w:rPr>
                <w:noProof/>
                <w:lang w:eastAsia="zh-TW"/>
              </w:rPr>
            </w:pPr>
          </w:p>
          <w:p w14:paraId="4E5E6FF8" w14:textId="77777777" w:rsidR="00065471" w:rsidRPr="006C5934" w:rsidRDefault="00065471" w:rsidP="00065471">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1F0460EB" w14:textId="7792F4FB" w:rsidR="00065471" w:rsidRPr="00065471" w:rsidRDefault="004E5200" w:rsidP="00065471">
            <w:pPr>
              <w:pStyle w:val="CRCoverPage"/>
              <w:spacing w:after="0"/>
              <w:ind w:left="102"/>
              <w:rPr>
                <w:noProof/>
                <w:lang w:eastAsia="zh-TW"/>
              </w:rPr>
            </w:pPr>
            <w:r>
              <w:rPr>
                <w:noProof/>
                <w:lang w:eastAsia="zh-TW"/>
              </w:rPr>
              <w:t>No inter-operability issue is identified.</w:t>
            </w:r>
          </w:p>
          <w:p w14:paraId="226AE3D4" w14:textId="77777777" w:rsidR="003552FB" w:rsidRDefault="003552FB" w:rsidP="00DF7068">
            <w:pPr>
              <w:pStyle w:val="CRCoverPage"/>
              <w:spacing w:after="0"/>
              <w:rPr>
                <w:noProof/>
              </w:rPr>
            </w:pPr>
          </w:p>
          <w:p w14:paraId="4750BFC1" w14:textId="2784FC55" w:rsidR="00DF7068" w:rsidRPr="00DF7068" w:rsidRDefault="00DF7068" w:rsidP="00DF7068">
            <w:pPr>
              <w:pStyle w:val="CRCoverPage"/>
              <w:spacing w:after="0"/>
              <w:rPr>
                <w:b/>
                <w:noProof/>
              </w:rPr>
            </w:pPr>
            <w:r>
              <w:rPr>
                <w:b/>
                <w:noProof/>
              </w:rPr>
              <w:t xml:space="preserve"> </w:t>
            </w: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675D1E2E" w:rsidR="00251231" w:rsidRDefault="00A02AB1" w:rsidP="00892CEA">
            <w:pPr>
              <w:pStyle w:val="CRCoverPage"/>
              <w:spacing w:after="0"/>
              <w:rPr>
                <w:noProof/>
              </w:rPr>
            </w:pPr>
            <w:r>
              <w:rPr>
                <w:noProof/>
              </w:rPr>
              <w:t>Some obvious typos/errors remain unfixed.</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6E6BA53"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C736C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6304314A" w:rsidR="001E41F3" w:rsidRDefault="00065471">
            <w:pPr>
              <w:pStyle w:val="CRCoverPage"/>
              <w:spacing w:after="0"/>
              <w:jc w:val="center"/>
              <w:rPr>
                <w:b/>
                <w:caps/>
                <w:noProof/>
              </w:rPr>
            </w:pPr>
            <w:r>
              <w:rPr>
                <w:b/>
                <w:caps/>
                <w:noProof/>
              </w:rPr>
              <w:t>X</w:t>
            </w: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0D907F8A" w:rsidR="006E1C4E" w:rsidRDefault="006E1C4E" w:rsidP="00065471">
            <w:pPr>
              <w:pStyle w:val="CRCoverPage"/>
              <w:spacing w:after="0"/>
              <w:ind w:left="99"/>
              <w:rPr>
                <w:noProof/>
              </w:rPr>
            </w:pP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2DCAD940" w14:textId="77777777" w:rsidR="001E41F3" w:rsidRDefault="001E41F3">
      <w:pPr>
        <w:rPr>
          <w:noProof/>
        </w:rPr>
      </w:pPr>
    </w:p>
    <w:p w14:paraId="01C323C2" w14:textId="77777777" w:rsidR="00F148BB" w:rsidRDefault="00F148BB">
      <w:pPr>
        <w:rPr>
          <w:noProof/>
        </w:rPr>
      </w:pPr>
    </w:p>
    <w:p w14:paraId="4750BFF4" w14:textId="7EEAF6E2" w:rsidR="00F148BB" w:rsidRDefault="00F148BB">
      <w:pPr>
        <w:spacing w:after="0"/>
        <w:rPr>
          <w:noProof/>
        </w:rPr>
      </w:pPr>
    </w:p>
    <w:p w14:paraId="395BD644" w14:textId="5DB2AB58" w:rsidR="00F148BB" w:rsidRDefault="00F148BB" w:rsidP="00681091">
      <w:pPr>
        <w:pBdr>
          <w:top w:val="single" w:sz="4" w:space="1" w:color="auto"/>
          <w:left w:val="single" w:sz="4" w:space="4" w:color="auto"/>
          <w:bottom w:val="single" w:sz="4" w:space="1" w:color="auto"/>
          <w:right w:val="single" w:sz="4" w:space="4" w:color="auto"/>
        </w:pBdr>
        <w:spacing w:after="0"/>
        <w:jc w:val="center"/>
        <w:rPr>
          <w:b/>
          <w:noProof/>
          <w:sz w:val="28"/>
        </w:rPr>
      </w:pPr>
      <w:r>
        <w:rPr>
          <w:noProof/>
        </w:rPr>
        <w:br w:type="page"/>
      </w:r>
      <w:r w:rsidR="00681091">
        <w:rPr>
          <w:b/>
          <w:noProof/>
          <w:sz w:val="28"/>
        </w:rPr>
        <w:lastRenderedPageBreak/>
        <w:t>1</w:t>
      </w:r>
      <w:r w:rsidR="00681091" w:rsidRPr="00681091">
        <w:rPr>
          <w:b/>
          <w:noProof/>
          <w:sz w:val="28"/>
          <w:vertAlign w:val="superscript"/>
        </w:rPr>
        <w:t>st</w:t>
      </w:r>
      <w:r w:rsidR="00681091">
        <w:rPr>
          <w:b/>
          <w:noProof/>
          <w:sz w:val="28"/>
        </w:rPr>
        <w:t xml:space="preserve"> </w:t>
      </w:r>
      <w:r w:rsidRPr="00F148BB">
        <w:rPr>
          <w:b/>
          <w:noProof/>
          <w:sz w:val="28"/>
        </w:rPr>
        <w:t>change</w:t>
      </w:r>
    </w:p>
    <w:p w14:paraId="654E7895" w14:textId="50F28C4F" w:rsidR="00F148BB" w:rsidRDefault="00F148BB" w:rsidP="00F148BB">
      <w:pPr>
        <w:spacing w:after="0"/>
        <w:jc w:val="center"/>
        <w:rPr>
          <w:b/>
          <w:noProof/>
          <w:sz w:val="28"/>
        </w:rPr>
      </w:pPr>
    </w:p>
    <w:p w14:paraId="44640780" w14:textId="77777777" w:rsidR="000B4602" w:rsidRPr="00030779" w:rsidRDefault="000B4602" w:rsidP="000B4602">
      <w:pPr>
        <w:pStyle w:val="Heading5"/>
      </w:pPr>
      <w:bookmarkStart w:id="3" w:name="_Toc12569234"/>
      <w:bookmarkStart w:id="4" w:name="_Toc37296252"/>
      <w:bookmarkStart w:id="5" w:name="_Toc46490381"/>
      <w:r w:rsidRPr="00030779">
        <w:t>5.22.1.3.1</w:t>
      </w:r>
      <w:r w:rsidRPr="00030779">
        <w:tab/>
      </w:r>
      <w:proofErr w:type="spellStart"/>
      <w:r w:rsidRPr="00030779">
        <w:t>Sidelink</w:t>
      </w:r>
      <w:proofErr w:type="spellEnd"/>
      <w:r w:rsidRPr="00030779">
        <w:t xml:space="preserve"> HARQ Entity</w:t>
      </w:r>
      <w:bookmarkEnd w:id="3"/>
      <w:bookmarkEnd w:id="4"/>
      <w:bookmarkEnd w:id="5"/>
    </w:p>
    <w:p w14:paraId="4C80815B" w14:textId="77777777" w:rsidR="000B4602" w:rsidRPr="00030779" w:rsidRDefault="000B4602" w:rsidP="000B4602">
      <w:r w:rsidRPr="00030779">
        <w:rPr>
          <w:lang w:eastAsia="ko-KR"/>
        </w:rPr>
        <w:t xml:space="preserve">The MAC entity includes at most one </w:t>
      </w:r>
      <w:proofErr w:type="spellStart"/>
      <w:r w:rsidRPr="00030779">
        <w:rPr>
          <w:lang w:eastAsia="ko-KR"/>
        </w:rPr>
        <w:t>Sidelink</w:t>
      </w:r>
      <w:proofErr w:type="spellEnd"/>
      <w:r w:rsidRPr="00030779">
        <w:rPr>
          <w:lang w:eastAsia="ko-KR"/>
        </w:rPr>
        <w:t xml:space="preserve"> HARQ entity </w:t>
      </w:r>
      <w:r w:rsidRPr="00030779">
        <w:t xml:space="preserve">for transmission on SL-SCH, which maintains </w:t>
      </w:r>
      <w:proofErr w:type="gramStart"/>
      <w:r w:rsidRPr="00030779">
        <w:t>a number of</w:t>
      </w:r>
      <w:proofErr w:type="gramEnd"/>
      <w:r w:rsidRPr="00030779">
        <w:t xml:space="preserve"> parallel </w:t>
      </w:r>
      <w:proofErr w:type="spellStart"/>
      <w:r w:rsidRPr="00030779">
        <w:t>Sidelink</w:t>
      </w:r>
      <w:proofErr w:type="spellEnd"/>
      <w:r w:rsidRPr="00030779">
        <w:t xml:space="preserve"> processes.</w:t>
      </w:r>
    </w:p>
    <w:p w14:paraId="78EF6150" w14:textId="77777777" w:rsidR="000B4602" w:rsidRPr="00030779" w:rsidRDefault="000B4602" w:rsidP="000B4602">
      <w:r w:rsidRPr="00030779">
        <w:t xml:space="preserve">The maximum number of transmitting </w:t>
      </w:r>
      <w:proofErr w:type="spellStart"/>
      <w:r w:rsidRPr="00030779">
        <w:t>Sidelink</w:t>
      </w:r>
      <w:proofErr w:type="spellEnd"/>
      <w:r w:rsidRPr="00030779">
        <w:t xml:space="preserve"> processes associated with the </w:t>
      </w:r>
      <w:proofErr w:type="spellStart"/>
      <w:r w:rsidRPr="00030779">
        <w:t>Sidelink</w:t>
      </w:r>
      <w:proofErr w:type="spellEnd"/>
      <w:r w:rsidRPr="00030779">
        <w:t xml:space="preserve"> HARQ Entity is 16. A </w:t>
      </w:r>
      <w:proofErr w:type="spellStart"/>
      <w:r w:rsidRPr="00030779">
        <w:t>sidelink</w:t>
      </w:r>
      <w:proofErr w:type="spellEnd"/>
      <w:r w:rsidRPr="00030779">
        <w:t xml:space="preserve"> process may be configured for transmissions of multiple MAC PDUs. For transmissions of multiple MAC PDUs, the maximum number of transmitting </w:t>
      </w:r>
      <w:proofErr w:type="spellStart"/>
      <w:r w:rsidRPr="00030779">
        <w:t>Sidelink</w:t>
      </w:r>
      <w:proofErr w:type="spellEnd"/>
      <w:r w:rsidRPr="00030779">
        <w:t xml:space="preserve"> processes associated with the </w:t>
      </w:r>
      <w:proofErr w:type="spellStart"/>
      <w:r w:rsidRPr="00030779">
        <w:t>Sidelink</w:t>
      </w:r>
      <w:proofErr w:type="spellEnd"/>
      <w:r w:rsidRPr="00030779">
        <w:t xml:space="preserve"> HARQ Entity is 4.</w:t>
      </w:r>
    </w:p>
    <w:p w14:paraId="1275316D" w14:textId="77777777" w:rsidR="000B4602" w:rsidRPr="00030779" w:rsidRDefault="000B4602" w:rsidP="000B4602">
      <w:pPr>
        <w:rPr>
          <w:lang w:eastAsia="ko-KR"/>
        </w:rPr>
      </w:pPr>
      <w:r w:rsidRPr="00030779">
        <w:t xml:space="preserve">A delivered </w:t>
      </w:r>
      <w:proofErr w:type="spellStart"/>
      <w:r w:rsidRPr="00030779">
        <w:t>sidelink</w:t>
      </w:r>
      <w:proofErr w:type="spellEnd"/>
      <w:r w:rsidRPr="00030779">
        <w:t xml:space="preserve"> grant and its associated </w:t>
      </w:r>
      <w:proofErr w:type="spellStart"/>
      <w:r w:rsidRPr="00030779">
        <w:t>Sidelink</w:t>
      </w:r>
      <w:proofErr w:type="spellEnd"/>
      <w:r w:rsidRPr="00030779">
        <w:t xml:space="preserve"> transmission information are associated with a </w:t>
      </w:r>
      <w:proofErr w:type="spellStart"/>
      <w:r w:rsidRPr="00030779">
        <w:t>Sidelink</w:t>
      </w:r>
      <w:proofErr w:type="spellEnd"/>
      <w:r w:rsidRPr="00030779">
        <w:t xml:space="preserve"> process.</w:t>
      </w:r>
      <w:r w:rsidRPr="00030779">
        <w:rPr>
          <w:lang w:eastAsia="ko-KR"/>
        </w:rPr>
        <w:t xml:space="preserve"> Each </w:t>
      </w:r>
      <w:proofErr w:type="spellStart"/>
      <w:r w:rsidRPr="00030779">
        <w:rPr>
          <w:lang w:eastAsia="ko-KR"/>
        </w:rPr>
        <w:t>Sidelink</w:t>
      </w:r>
      <w:proofErr w:type="spellEnd"/>
      <w:r w:rsidRPr="00030779">
        <w:rPr>
          <w:lang w:eastAsia="ko-KR"/>
        </w:rPr>
        <w:t xml:space="preserve"> process supports one TB.</w:t>
      </w:r>
    </w:p>
    <w:p w14:paraId="34F5E3B6" w14:textId="77777777" w:rsidR="000B4602" w:rsidRPr="00030779" w:rsidRDefault="000B4602" w:rsidP="000B4602">
      <w:r w:rsidRPr="00030779">
        <w:t xml:space="preserve">For each </w:t>
      </w:r>
      <w:proofErr w:type="spellStart"/>
      <w:r w:rsidRPr="00030779">
        <w:t>sidelink</w:t>
      </w:r>
      <w:proofErr w:type="spellEnd"/>
      <w:r w:rsidRPr="00030779">
        <w:t xml:space="preserve"> grant, the </w:t>
      </w:r>
      <w:proofErr w:type="spellStart"/>
      <w:r w:rsidRPr="00030779">
        <w:t>Sidelink</w:t>
      </w:r>
      <w:proofErr w:type="spellEnd"/>
      <w:r w:rsidRPr="00030779">
        <w:t xml:space="preserve"> HARQ Entity shall:</w:t>
      </w:r>
    </w:p>
    <w:p w14:paraId="582D9109" w14:textId="77777777" w:rsidR="000B4602" w:rsidRPr="00030779" w:rsidRDefault="000B4602" w:rsidP="000B4602">
      <w:pPr>
        <w:pStyle w:val="B1"/>
        <w:rPr>
          <w:noProof/>
        </w:rPr>
      </w:pPr>
      <w:r w:rsidRPr="00030779">
        <w:rPr>
          <w:noProof/>
        </w:rPr>
        <w:t>1&gt;</w:t>
      </w:r>
      <w:r w:rsidRPr="00030779">
        <w:rPr>
          <w:noProof/>
        </w:rPr>
        <w:tab/>
        <w:t>if the MAC entity determines that the sidelink grant is used for initial transmission; or</w:t>
      </w:r>
    </w:p>
    <w:p w14:paraId="6721F0E4" w14:textId="77777777" w:rsidR="000B4602" w:rsidRPr="00030779" w:rsidRDefault="000B4602" w:rsidP="000B4602">
      <w:pPr>
        <w:pStyle w:val="B1"/>
        <w:rPr>
          <w:noProof/>
        </w:rPr>
      </w:pPr>
      <w:r w:rsidRPr="00030779">
        <w:rPr>
          <w:noProof/>
        </w:rPr>
        <w:t>1&gt;</w:t>
      </w:r>
      <w:r w:rsidRPr="00030779">
        <w:rPr>
          <w:noProof/>
        </w:rPr>
        <w:tab/>
        <w:t>if no MAC PDU has been obtained:</w:t>
      </w:r>
    </w:p>
    <w:p w14:paraId="1C2346E1" w14:textId="77777777" w:rsidR="000B4602" w:rsidRPr="00030779" w:rsidRDefault="000B4602" w:rsidP="000B4602">
      <w:pPr>
        <w:pStyle w:val="NO"/>
        <w:rPr>
          <w:lang w:eastAsia="ko-KR"/>
        </w:rPr>
      </w:pPr>
      <w:r w:rsidRPr="00030779">
        <w:rPr>
          <w:lang w:eastAsia="ko-KR"/>
        </w:rPr>
        <w:t>NOTE 1:</w:t>
      </w:r>
      <w:r w:rsidRPr="00030779">
        <w:rPr>
          <w:lang w:eastAsia="ko-KR"/>
        </w:rPr>
        <w:tab/>
        <w:t>For the configured grant Type 1 and 2, only one new TB can be transmitted in a periodicity of the configured grant.</w:t>
      </w:r>
    </w:p>
    <w:p w14:paraId="1062D65F" w14:textId="77777777" w:rsidR="000B4602" w:rsidRPr="00030779" w:rsidRDefault="000B4602" w:rsidP="000B4602">
      <w:pPr>
        <w:pStyle w:val="B2"/>
        <w:rPr>
          <w:noProof/>
          <w:lang w:eastAsia="ko-KR"/>
        </w:rPr>
      </w:pPr>
      <w:r w:rsidRPr="00030779">
        <w:rPr>
          <w:noProof/>
          <w:lang w:eastAsia="ko-KR"/>
        </w:rPr>
        <w:t>2&gt;</w:t>
      </w:r>
      <w:r w:rsidRPr="00030779">
        <w:rPr>
          <w:noProof/>
        </w:rPr>
        <w:tab/>
        <w:t xml:space="preserve">associate a Sidelink process to this </w:t>
      </w:r>
      <w:r w:rsidRPr="00030779">
        <w:rPr>
          <w:noProof/>
          <w:lang w:eastAsia="ko-KR"/>
        </w:rPr>
        <w:t>grant</w:t>
      </w:r>
      <w:r w:rsidRPr="00030779">
        <w:rPr>
          <w:noProof/>
        </w:rPr>
        <w:t>, and for each associated Sidelink process:</w:t>
      </w:r>
    </w:p>
    <w:p w14:paraId="3AC6A991" w14:textId="77777777" w:rsidR="000B4602" w:rsidRPr="00030779" w:rsidRDefault="000B4602" w:rsidP="000B4602">
      <w:pPr>
        <w:pStyle w:val="B3"/>
        <w:rPr>
          <w:noProof/>
        </w:rPr>
      </w:pPr>
      <w:r w:rsidRPr="00030779">
        <w:rPr>
          <w:noProof/>
          <w:lang w:eastAsia="ko-KR"/>
        </w:rPr>
        <w:t>3&gt;</w:t>
      </w:r>
      <w:r w:rsidRPr="00030779">
        <w:rPr>
          <w:noProof/>
        </w:rPr>
        <w:tab/>
        <w:t>obtain the MAC PDU to transmit from the Multiplexing and assembly entity, if any;</w:t>
      </w:r>
    </w:p>
    <w:p w14:paraId="7263FC36" w14:textId="77777777" w:rsidR="000B4602" w:rsidRPr="00030779" w:rsidRDefault="000B4602" w:rsidP="000B4602">
      <w:pPr>
        <w:pStyle w:val="B3"/>
        <w:rPr>
          <w:noProof/>
        </w:rPr>
      </w:pPr>
      <w:r w:rsidRPr="00030779">
        <w:rPr>
          <w:noProof/>
          <w:lang w:eastAsia="ko-KR"/>
        </w:rPr>
        <w:t>3&gt;</w:t>
      </w:r>
      <w:r w:rsidRPr="00030779">
        <w:rPr>
          <w:noProof/>
          <w:lang w:eastAsia="zh-CN"/>
        </w:rPr>
        <w:tab/>
        <w:t>if a MAC PDU to transmit has been obtained:</w:t>
      </w:r>
    </w:p>
    <w:p w14:paraId="00CF89F9" w14:textId="77777777" w:rsidR="000B4602" w:rsidRPr="00030779" w:rsidRDefault="000B4602" w:rsidP="000B4602">
      <w:pPr>
        <w:pStyle w:val="B4"/>
        <w:rPr>
          <w:rFonts w:eastAsia="Malgun Gothic"/>
          <w:lang w:eastAsia="ko-KR"/>
        </w:rPr>
      </w:pPr>
      <w:r w:rsidRPr="00030779">
        <w:rPr>
          <w:rFonts w:eastAsia="Malgun Gothic"/>
          <w:lang w:eastAsia="ko-KR"/>
        </w:rPr>
        <w:t>4&gt;</w:t>
      </w:r>
      <w:r w:rsidRPr="00030779">
        <w:rPr>
          <w:rFonts w:eastAsia="Malgun Gothic"/>
          <w:lang w:eastAsia="ko-KR"/>
        </w:rPr>
        <w:tab/>
        <w:t xml:space="preserve">if a HARQ Process ID has been set for the </w:t>
      </w:r>
      <w:proofErr w:type="spellStart"/>
      <w:r w:rsidRPr="00030779">
        <w:rPr>
          <w:rFonts w:eastAsia="Malgun Gothic"/>
          <w:lang w:eastAsia="ko-KR"/>
        </w:rPr>
        <w:t>sidelink</w:t>
      </w:r>
      <w:proofErr w:type="spellEnd"/>
      <w:r w:rsidRPr="00030779">
        <w:rPr>
          <w:rFonts w:eastAsia="Malgun Gothic"/>
          <w:lang w:eastAsia="ko-KR"/>
        </w:rPr>
        <w:t xml:space="preserve"> grant:</w:t>
      </w:r>
    </w:p>
    <w:p w14:paraId="34ECCDBB" w14:textId="77777777" w:rsidR="000B4602" w:rsidRPr="00030779" w:rsidRDefault="000B4602" w:rsidP="000B4602">
      <w:pPr>
        <w:pStyle w:val="B5"/>
        <w:rPr>
          <w:rFonts w:eastAsia="Malgun Gothic"/>
          <w:lang w:eastAsia="ko-KR"/>
        </w:rPr>
      </w:pPr>
      <w:r w:rsidRPr="00030779">
        <w:rPr>
          <w:rFonts w:eastAsia="Malgun Gothic"/>
          <w:lang w:eastAsia="ko-KR"/>
        </w:rPr>
        <w:t>5&gt;</w:t>
      </w:r>
      <w:r w:rsidRPr="00030779">
        <w:rPr>
          <w:rFonts w:eastAsia="Malgun Gothic"/>
          <w:lang w:eastAsia="ko-KR"/>
        </w:rPr>
        <w:tab/>
        <w:t xml:space="preserve">associate the HARQ Process ID corresponding to the </w:t>
      </w:r>
      <w:proofErr w:type="spellStart"/>
      <w:r w:rsidRPr="00030779">
        <w:rPr>
          <w:rFonts w:eastAsia="Malgun Gothic"/>
          <w:lang w:eastAsia="ko-KR"/>
        </w:rPr>
        <w:t>sidelink</w:t>
      </w:r>
      <w:proofErr w:type="spellEnd"/>
      <w:r w:rsidRPr="00030779">
        <w:rPr>
          <w:rFonts w:eastAsia="Malgun Gothic"/>
          <w:lang w:eastAsia="ko-KR"/>
        </w:rPr>
        <w:t xml:space="preserve"> grant to the associated </w:t>
      </w:r>
      <w:proofErr w:type="spellStart"/>
      <w:r w:rsidRPr="00030779">
        <w:rPr>
          <w:rFonts w:eastAsia="Malgun Gothic"/>
          <w:lang w:eastAsia="ko-KR"/>
        </w:rPr>
        <w:t>Sidelink</w:t>
      </w:r>
      <w:proofErr w:type="spellEnd"/>
      <w:r w:rsidRPr="00030779">
        <w:rPr>
          <w:rFonts w:eastAsia="Malgun Gothic"/>
          <w:lang w:eastAsia="ko-KR"/>
        </w:rPr>
        <w:t xml:space="preserve"> process;</w:t>
      </w:r>
    </w:p>
    <w:p w14:paraId="7B9D4238" w14:textId="11D63005" w:rsidR="000B4602" w:rsidRPr="00030779" w:rsidRDefault="000B4602" w:rsidP="000B4602">
      <w:pPr>
        <w:pStyle w:val="B4"/>
        <w:rPr>
          <w:rFonts w:eastAsia="Malgun Gothic"/>
          <w:lang w:eastAsia="ko-KR"/>
        </w:rPr>
      </w:pPr>
      <w:r w:rsidRPr="00030779">
        <w:rPr>
          <w:rFonts w:eastAsia="Malgun Gothic"/>
          <w:lang w:eastAsia="ko-KR"/>
        </w:rPr>
        <w:t>4&gt;</w:t>
      </w:r>
      <w:r w:rsidRPr="00030779">
        <w:rPr>
          <w:rFonts w:eastAsia="Malgun Gothic"/>
          <w:lang w:eastAsia="ko-KR"/>
        </w:rPr>
        <w:tab/>
        <w:t>determine</w:t>
      </w:r>
      <w:r w:rsidRPr="000B4602">
        <w:rPr>
          <w:rFonts w:eastAsia="Malgun Gothic"/>
          <w:strike/>
          <w:color w:val="FF0000"/>
          <w:lang w:eastAsia="ko-KR"/>
        </w:rPr>
        <w:t>s</w:t>
      </w:r>
      <w:r w:rsidRPr="00030779">
        <w:rPr>
          <w:rFonts w:eastAsia="Malgun Gothic"/>
          <w:lang w:eastAsia="ko-KR"/>
        </w:rPr>
        <w:t xml:space="preserve"> </w:t>
      </w:r>
      <w:proofErr w:type="spellStart"/>
      <w:r w:rsidRPr="00030779">
        <w:rPr>
          <w:rFonts w:eastAsia="Malgun Gothic"/>
          <w:lang w:eastAsia="ko-KR"/>
        </w:rPr>
        <w:t>Sidelink</w:t>
      </w:r>
      <w:proofErr w:type="spellEnd"/>
      <w:r w:rsidRPr="00030779">
        <w:rPr>
          <w:rFonts w:eastAsia="Malgun Gothic"/>
          <w:lang w:eastAsia="ko-KR"/>
        </w:rPr>
        <w:t xml:space="preserve"> </w:t>
      </w:r>
      <w:proofErr w:type="spellStart"/>
      <w:r w:rsidRPr="000B4602">
        <w:rPr>
          <w:rFonts w:eastAsia="Malgun Gothic"/>
          <w:strike/>
          <w:color w:val="FF0000"/>
          <w:lang w:eastAsia="ko-KR"/>
        </w:rPr>
        <w:t>tranmssion</w:t>
      </w:r>
      <w:proofErr w:type="spellEnd"/>
      <w:r w:rsidRPr="00030779">
        <w:rPr>
          <w:rFonts w:eastAsia="Malgun Gothic"/>
          <w:lang w:eastAsia="ko-KR"/>
        </w:rPr>
        <w:t xml:space="preserve"> </w:t>
      </w:r>
      <w:r w:rsidRPr="000B4602">
        <w:rPr>
          <w:rFonts w:eastAsia="Malgun Gothic"/>
          <w:color w:val="FF0000"/>
          <w:lang w:eastAsia="ko-KR"/>
        </w:rPr>
        <w:t>transmission</w:t>
      </w:r>
      <w:r>
        <w:rPr>
          <w:rFonts w:eastAsia="Malgun Gothic"/>
          <w:lang w:eastAsia="ko-KR"/>
        </w:rPr>
        <w:t xml:space="preserve"> </w:t>
      </w:r>
      <w:r w:rsidRPr="00030779">
        <w:rPr>
          <w:rFonts w:eastAsia="Malgun Gothic"/>
          <w:lang w:eastAsia="ko-KR"/>
        </w:rPr>
        <w:t>information of the TB for the source and destination pair of the MAC PDU as follows:</w:t>
      </w:r>
    </w:p>
    <w:p w14:paraId="5B024807" w14:textId="77777777" w:rsidR="000B4602" w:rsidRPr="00030779" w:rsidRDefault="000B4602" w:rsidP="000B4602">
      <w:pPr>
        <w:pStyle w:val="B5"/>
        <w:rPr>
          <w:rFonts w:eastAsia="Malgun Gothic"/>
          <w:lang w:eastAsia="ko-KR"/>
        </w:rPr>
      </w:pPr>
      <w:r w:rsidRPr="00030779">
        <w:rPr>
          <w:rFonts w:eastAsia="Malgun Gothic"/>
          <w:lang w:eastAsia="ko-KR"/>
        </w:rPr>
        <w:t>5&gt;</w:t>
      </w:r>
      <w:r w:rsidRPr="00030779">
        <w:rPr>
          <w:rFonts w:eastAsia="Malgun Gothic"/>
          <w:lang w:eastAsia="ko-KR"/>
        </w:rPr>
        <w:tab/>
        <w:t>set the Source Layer-1 ID to the 8 LSB of the Source Layer-2 ID of the MAC PDU;</w:t>
      </w:r>
    </w:p>
    <w:p w14:paraId="01922983" w14:textId="77777777" w:rsidR="000B4602" w:rsidRPr="00030779" w:rsidRDefault="000B4602" w:rsidP="000B4602">
      <w:pPr>
        <w:pStyle w:val="B5"/>
        <w:rPr>
          <w:rFonts w:eastAsia="Malgun Gothic"/>
          <w:lang w:eastAsia="ko-KR"/>
        </w:rPr>
      </w:pPr>
      <w:r w:rsidRPr="00030779">
        <w:rPr>
          <w:rFonts w:eastAsia="Malgun Gothic"/>
          <w:lang w:eastAsia="ko-KR"/>
        </w:rPr>
        <w:t>5&gt;</w:t>
      </w:r>
      <w:r w:rsidRPr="00030779">
        <w:rPr>
          <w:rFonts w:eastAsia="Malgun Gothic"/>
          <w:lang w:eastAsia="ko-KR"/>
        </w:rPr>
        <w:tab/>
        <w:t>set the Destination Layer-1 ID to the 16 LSB of the Destination Layer-2 ID of the MAC PDU;</w:t>
      </w:r>
    </w:p>
    <w:p w14:paraId="5F4F2875" w14:textId="77777777" w:rsidR="000B4602" w:rsidRPr="00030779" w:rsidRDefault="000B4602" w:rsidP="000B4602">
      <w:pPr>
        <w:pStyle w:val="B5"/>
        <w:rPr>
          <w:rFonts w:eastAsia="Malgun Gothic"/>
          <w:lang w:eastAsia="ko-KR"/>
        </w:rPr>
      </w:pPr>
      <w:r w:rsidRPr="00030779">
        <w:rPr>
          <w:rFonts w:eastAsia="Malgun Gothic"/>
          <w:lang w:eastAsia="ko-KR"/>
        </w:rPr>
        <w:t>5&gt;</w:t>
      </w:r>
      <w:r w:rsidRPr="00030779">
        <w:rPr>
          <w:rFonts w:eastAsia="Malgun Gothic"/>
          <w:lang w:eastAsia="ko-KR"/>
        </w:rPr>
        <w:tab/>
        <w:t>consider the NDI to have been toggled and set the NDI to the toggled value;</w:t>
      </w:r>
    </w:p>
    <w:p w14:paraId="7ACFEE3D" w14:textId="77777777" w:rsidR="000B4602" w:rsidRPr="00030779" w:rsidRDefault="000B4602" w:rsidP="000B4602">
      <w:pPr>
        <w:pStyle w:val="NO"/>
        <w:rPr>
          <w:rFonts w:eastAsia="Malgun Gothic"/>
          <w:lang w:eastAsia="ko-KR"/>
        </w:rPr>
      </w:pPr>
      <w:r w:rsidRPr="00030779">
        <w:rPr>
          <w:lang w:eastAsia="ko-KR"/>
        </w:rPr>
        <w:t>NOTE 2:</w:t>
      </w:r>
      <w:r w:rsidRPr="00030779">
        <w:rPr>
          <w:lang w:eastAsia="ko-KR"/>
        </w:rPr>
        <w:tab/>
        <w:t>T</w:t>
      </w:r>
      <w:r w:rsidRPr="00030779">
        <w:t xml:space="preserve">he initial value of the NDI set to the very first transmission for the </w:t>
      </w:r>
      <w:proofErr w:type="spellStart"/>
      <w:r w:rsidRPr="00030779">
        <w:t>Sidelink</w:t>
      </w:r>
      <w:proofErr w:type="spellEnd"/>
      <w:r w:rsidRPr="00030779">
        <w:t xml:space="preserve"> HARQ Entity is left to UE implementation</w:t>
      </w:r>
      <w:r w:rsidRPr="00030779">
        <w:rPr>
          <w:lang w:eastAsia="ko-KR"/>
        </w:rPr>
        <w:t>.</w:t>
      </w:r>
    </w:p>
    <w:p w14:paraId="15F38862" w14:textId="77777777" w:rsidR="000B4602" w:rsidRPr="00030779" w:rsidRDefault="000B4602" w:rsidP="000B4602">
      <w:pPr>
        <w:pStyle w:val="B5"/>
        <w:rPr>
          <w:noProof/>
        </w:rPr>
      </w:pPr>
      <w:r w:rsidRPr="00030779">
        <w:rPr>
          <w:lang w:eastAsia="ko-KR"/>
        </w:rPr>
        <w:t>5&gt;</w:t>
      </w:r>
      <w:r w:rsidRPr="00030779">
        <w:rPr>
          <w:lang w:eastAsia="ko-KR"/>
        </w:rPr>
        <w:tab/>
        <w:t xml:space="preserve">associate the </w:t>
      </w:r>
      <w:proofErr w:type="spellStart"/>
      <w:r w:rsidRPr="00030779">
        <w:rPr>
          <w:lang w:eastAsia="ko-KR"/>
        </w:rPr>
        <w:t>Sidelink</w:t>
      </w:r>
      <w:proofErr w:type="spellEnd"/>
      <w:r w:rsidRPr="00030779">
        <w:rPr>
          <w:lang w:eastAsia="ko-KR"/>
        </w:rPr>
        <w:t xml:space="preserve"> process to</w:t>
      </w:r>
      <w:r w:rsidRPr="00030779">
        <w:rPr>
          <w:noProof/>
        </w:rPr>
        <w:t xml:space="preserve"> a Sidelink process ID;</w:t>
      </w:r>
    </w:p>
    <w:p w14:paraId="3AC3D292" w14:textId="77777777" w:rsidR="000B4602" w:rsidRPr="00030779" w:rsidRDefault="000B4602" w:rsidP="000B4602">
      <w:pPr>
        <w:pStyle w:val="NO"/>
        <w:rPr>
          <w:lang w:eastAsia="ko-KR"/>
        </w:rPr>
      </w:pPr>
      <w:r w:rsidRPr="00030779">
        <w:rPr>
          <w:lang w:eastAsia="ko-KR"/>
        </w:rPr>
        <w:t>NOTE 3:</w:t>
      </w:r>
      <w:r w:rsidRPr="00030779">
        <w:rPr>
          <w:lang w:eastAsia="ko-KR"/>
        </w:rPr>
        <w:tab/>
        <w:t xml:space="preserve">How UE determine </w:t>
      </w:r>
      <w:proofErr w:type="spellStart"/>
      <w:r w:rsidRPr="00030779">
        <w:rPr>
          <w:lang w:eastAsia="ko-KR"/>
        </w:rPr>
        <w:t>Sidelink</w:t>
      </w:r>
      <w:proofErr w:type="spellEnd"/>
      <w:r w:rsidRPr="00030779">
        <w:rPr>
          <w:lang w:eastAsia="ko-KR"/>
        </w:rPr>
        <w:t xml:space="preserve"> process ID in SCI is left to UE implementation for NR </w:t>
      </w:r>
      <w:proofErr w:type="spellStart"/>
      <w:r w:rsidRPr="00030779">
        <w:rPr>
          <w:lang w:eastAsia="ko-KR"/>
        </w:rPr>
        <w:t>sidelink</w:t>
      </w:r>
      <w:proofErr w:type="spellEnd"/>
      <w:r w:rsidRPr="00030779">
        <w:rPr>
          <w:lang w:eastAsia="ko-KR"/>
        </w:rPr>
        <w:t>.</w:t>
      </w:r>
    </w:p>
    <w:p w14:paraId="05720302" w14:textId="77777777" w:rsidR="000B4602" w:rsidRPr="00030779" w:rsidRDefault="000B4602" w:rsidP="000B4602">
      <w:pPr>
        <w:pStyle w:val="B5"/>
        <w:rPr>
          <w:rFonts w:eastAsia="Malgun Gothic"/>
          <w:lang w:eastAsia="ko-KR"/>
        </w:rPr>
      </w:pPr>
      <w:r w:rsidRPr="00030779">
        <w:rPr>
          <w:rFonts w:eastAsia="Malgun Gothic"/>
          <w:lang w:eastAsia="ko-KR"/>
        </w:rPr>
        <w:t>5&gt;</w:t>
      </w:r>
      <w:r w:rsidRPr="00030779">
        <w:rPr>
          <w:rFonts w:eastAsia="Malgun Gothic"/>
          <w:lang w:eastAsia="ko-KR"/>
        </w:rPr>
        <w:tab/>
        <w:t>set the cast type to one of broadcast, groupcast and unicast as indicated by upper layers;</w:t>
      </w:r>
    </w:p>
    <w:p w14:paraId="01EA20A6" w14:textId="738AD12F" w:rsidR="000B4602" w:rsidRPr="00030779" w:rsidRDefault="000B4602" w:rsidP="000B4602">
      <w:pPr>
        <w:pStyle w:val="B5"/>
        <w:rPr>
          <w:rFonts w:eastAsia="Malgun Gothic"/>
          <w:lang w:eastAsia="ko-KR"/>
        </w:rPr>
      </w:pPr>
      <w:r w:rsidRPr="00030779">
        <w:rPr>
          <w:rFonts w:eastAsia="Malgun Gothic"/>
          <w:lang w:eastAsia="ko-KR"/>
        </w:rPr>
        <w:lastRenderedPageBreak/>
        <w:t>5&gt;</w:t>
      </w:r>
      <w:r w:rsidRPr="00030779">
        <w:rPr>
          <w:rFonts w:eastAsia="Malgun Gothic"/>
          <w:lang w:eastAsia="ko-KR"/>
        </w:rPr>
        <w:tab/>
        <w:t xml:space="preserve">if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has been set to </w:t>
      </w:r>
      <w:r w:rsidRPr="00030779">
        <w:rPr>
          <w:rFonts w:eastAsia="Malgun Gothic"/>
          <w:i/>
          <w:lang w:eastAsia="ko-KR"/>
        </w:rPr>
        <w:t>Enabled</w:t>
      </w:r>
      <w:r w:rsidRPr="00030779">
        <w:rPr>
          <w:rFonts w:eastAsia="Malgun Gothic"/>
          <w:lang w:eastAsia="ko-KR"/>
        </w:rPr>
        <w:t xml:space="preserve"> for the logical channel(s) in the MAC PDU;</w:t>
      </w:r>
    </w:p>
    <w:p w14:paraId="0DF32745" w14:textId="77777777" w:rsidR="000B4602" w:rsidRPr="00030779" w:rsidRDefault="000B4602" w:rsidP="000B4602">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enable HARQ feedback.</w:t>
      </w:r>
    </w:p>
    <w:p w14:paraId="443646EE" w14:textId="77777777" w:rsidR="000B4602" w:rsidRPr="00030779" w:rsidRDefault="000B4602" w:rsidP="000B4602">
      <w:pPr>
        <w:pStyle w:val="B5"/>
        <w:rPr>
          <w:rFonts w:eastAsia="Malgun Gothic"/>
          <w:lang w:eastAsia="ko-KR"/>
        </w:rPr>
      </w:pPr>
      <w:r w:rsidRPr="00030779">
        <w:rPr>
          <w:rFonts w:eastAsia="Malgun Gothic"/>
          <w:lang w:eastAsia="ko-KR"/>
        </w:rPr>
        <w:t>5&gt;</w:t>
      </w:r>
      <w:r w:rsidRPr="00030779">
        <w:rPr>
          <w:rFonts w:eastAsia="Malgun Gothic"/>
          <w:lang w:eastAsia="ko-KR"/>
        </w:rPr>
        <w:tab/>
        <w:t>else:</w:t>
      </w:r>
    </w:p>
    <w:p w14:paraId="714BE02A" w14:textId="77777777" w:rsidR="000B4602" w:rsidRPr="00030779" w:rsidRDefault="000B4602" w:rsidP="000B4602">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disable HARQ feedback.</w:t>
      </w:r>
    </w:p>
    <w:p w14:paraId="06E3A4F2" w14:textId="55CBFD4E" w:rsidR="000B4602" w:rsidRPr="00030779" w:rsidRDefault="000B4602" w:rsidP="000B4602">
      <w:pPr>
        <w:pStyle w:val="B5"/>
        <w:rPr>
          <w:rFonts w:eastAsia="Malgun Gothic"/>
          <w:lang w:eastAsia="ko-KR"/>
        </w:rPr>
      </w:pPr>
      <w:r w:rsidRPr="00030779">
        <w:rPr>
          <w:rFonts w:eastAsia="Malgun Gothic"/>
          <w:lang w:eastAsia="ko-KR"/>
        </w:rPr>
        <w:t>5&gt;</w:t>
      </w:r>
      <w:r w:rsidRPr="00030779">
        <w:rPr>
          <w:rFonts w:eastAsia="Malgun Gothic"/>
          <w:lang w:eastAsia="ko-KR"/>
        </w:rPr>
        <w:tab/>
        <w:t>set the priority to the value of the highest priority of the logical channel(s)</w:t>
      </w:r>
      <w:r w:rsidR="007665B5">
        <w:rPr>
          <w:rFonts w:eastAsia="Malgun Gothic"/>
          <w:lang w:eastAsia="ko-KR"/>
        </w:rPr>
        <w:t xml:space="preserve">, </w:t>
      </w:r>
      <w:r w:rsidR="007665B5" w:rsidRPr="007665B5">
        <w:rPr>
          <w:rFonts w:eastAsia="Malgun Gothic"/>
          <w:color w:val="FF0000"/>
          <w:lang w:eastAsia="ko-KR"/>
        </w:rPr>
        <w:t>if any,</w:t>
      </w:r>
      <w:r w:rsidRPr="00030779">
        <w:rPr>
          <w:rFonts w:eastAsia="Malgun Gothic"/>
          <w:lang w:eastAsia="ko-KR"/>
        </w:rPr>
        <w:t xml:space="preserve"> and a MAC CE, </w:t>
      </w:r>
      <w:r w:rsidRPr="007665B5">
        <w:rPr>
          <w:rFonts w:eastAsia="Malgun Gothic"/>
          <w:strike/>
          <w:color w:val="FF0000"/>
          <w:lang w:eastAsia="ko-KR"/>
        </w:rPr>
        <w:t>if any,</w:t>
      </w:r>
      <w:r w:rsidRPr="007665B5">
        <w:rPr>
          <w:rFonts w:eastAsia="Malgun Gothic"/>
          <w:color w:val="FF0000"/>
          <w:lang w:eastAsia="ko-KR"/>
        </w:rPr>
        <w:t xml:space="preserve"> </w:t>
      </w:r>
      <w:r w:rsidRPr="00030779">
        <w:rPr>
          <w:rFonts w:eastAsia="Malgun Gothic"/>
          <w:lang w:eastAsia="ko-KR"/>
        </w:rPr>
        <w:t>if included, in the MAC PDU;</w:t>
      </w:r>
    </w:p>
    <w:p w14:paraId="663B8ACA" w14:textId="77777777" w:rsidR="000B4602" w:rsidRPr="00030779" w:rsidRDefault="000B4602" w:rsidP="000B4602">
      <w:pPr>
        <w:pStyle w:val="B5"/>
      </w:pPr>
      <w:r w:rsidRPr="00030779">
        <w:t>5&gt;</w:t>
      </w:r>
      <w:r w:rsidRPr="00030779">
        <w:tab/>
        <w:t>if HARQ feedback is enabled for groupcast:</w:t>
      </w:r>
    </w:p>
    <w:p w14:paraId="15484E0A" w14:textId="77777777" w:rsidR="000B4602" w:rsidRPr="00030779" w:rsidRDefault="000B4602" w:rsidP="000B4602">
      <w:pPr>
        <w:pStyle w:val="B6"/>
        <w:overflowPunct/>
        <w:autoSpaceDE/>
        <w:autoSpaceDN/>
        <w:adjustRightInd/>
        <w:textAlignment w:val="auto"/>
        <w:rPr>
          <w:lang w:eastAsia="ko-KR"/>
        </w:rPr>
      </w:pPr>
      <w:r w:rsidRPr="00030779">
        <w:rPr>
          <w:rFonts w:eastAsia="Malgun Gothic"/>
          <w:lang w:eastAsia="ko-KR"/>
        </w:rPr>
        <w:t>6&gt;</w:t>
      </w:r>
      <w:r w:rsidRPr="00030779">
        <w:rPr>
          <w:rFonts w:eastAsia="Malgun Gothic"/>
          <w:lang w:eastAsia="ko-KR"/>
        </w:rPr>
        <w:tab/>
      </w:r>
      <w:r w:rsidRPr="00030779">
        <w:rPr>
          <w:lang w:eastAsia="ko-KR"/>
        </w:rPr>
        <w:t xml:space="preserve">if both a group size and a member ID are provided by upper layers and the group size is not greater than the number of </w:t>
      </w:r>
      <w:proofErr w:type="gramStart"/>
      <w:r w:rsidRPr="00030779">
        <w:rPr>
          <w:lang w:eastAsia="ko-KR"/>
        </w:rPr>
        <w:t>candidate</w:t>
      </w:r>
      <w:proofErr w:type="gramEnd"/>
      <w:r w:rsidRPr="00030779">
        <w:rPr>
          <w:lang w:eastAsia="ko-KR"/>
        </w:rPr>
        <w:t xml:space="preserve"> PSFCH resources associated with this </w:t>
      </w:r>
      <w:proofErr w:type="spellStart"/>
      <w:r w:rsidRPr="00030779">
        <w:rPr>
          <w:lang w:eastAsia="ko-KR"/>
        </w:rPr>
        <w:t>sidelink</w:t>
      </w:r>
      <w:proofErr w:type="spellEnd"/>
      <w:r w:rsidRPr="00030779">
        <w:rPr>
          <w:lang w:eastAsia="ko-KR"/>
        </w:rPr>
        <w:t xml:space="preserve"> grant:</w:t>
      </w:r>
    </w:p>
    <w:p w14:paraId="11E68344" w14:textId="633DA82C" w:rsidR="000B4602" w:rsidRDefault="000B4602" w:rsidP="000B4602">
      <w:pPr>
        <w:pStyle w:val="B7"/>
        <w:ind w:left="2268" w:hanging="283"/>
        <w:rPr>
          <w:lang w:eastAsia="ko-KR"/>
        </w:rPr>
      </w:pPr>
      <w:r w:rsidRPr="00030779">
        <w:rPr>
          <w:rFonts w:eastAsia="Malgun Gothic"/>
          <w:lang w:eastAsia="ko-KR"/>
        </w:rPr>
        <w:t>7&gt;</w:t>
      </w:r>
      <w:r w:rsidRPr="00030779">
        <w:rPr>
          <w:rFonts w:eastAsia="Malgun Gothic"/>
          <w:lang w:eastAsia="ko-KR"/>
        </w:rPr>
        <w:tab/>
      </w:r>
      <w:r w:rsidRPr="00030779">
        <w:rPr>
          <w:lang w:eastAsia="ko-KR"/>
        </w:rPr>
        <w:t xml:space="preserve">select either </w:t>
      </w:r>
      <w:r w:rsidRPr="00030779">
        <w:rPr>
          <w:rFonts w:eastAsia="Malgun Gothic"/>
          <w:lang w:eastAsia="ko-KR"/>
        </w:rPr>
        <w:t>positive-negative acknowledgement or negative-only acknowledgement</w:t>
      </w:r>
      <w:r w:rsidRPr="00030779">
        <w:rPr>
          <w:lang w:eastAsia="ko-KR"/>
        </w:rPr>
        <w:t>.</w:t>
      </w:r>
    </w:p>
    <w:p w14:paraId="1E1152B4" w14:textId="33EEF021" w:rsidR="000B4602" w:rsidRPr="000B4602" w:rsidRDefault="000B4602" w:rsidP="000B4602">
      <w:pPr>
        <w:pStyle w:val="NO"/>
        <w:rPr>
          <w:color w:val="FF0000"/>
          <w:lang w:eastAsia="ko-KR"/>
        </w:rPr>
      </w:pPr>
      <w:r w:rsidRPr="000B4602">
        <w:rPr>
          <w:color w:val="FF0000"/>
          <w:lang w:eastAsia="ko-KR"/>
        </w:rPr>
        <w:t>NOTE 4:</w:t>
      </w:r>
      <w:r w:rsidRPr="000B4602">
        <w:rPr>
          <w:color w:val="FF0000"/>
          <w:lang w:eastAsia="ko-KR"/>
        </w:rPr>
        <w:tab/>
        <w:t xml:space="preserve">Selection of positive-negative acknowledgement or negative-only acknowledgement is </w:t>
      </w:r>
      <w:proofErr w:type="spellStart"/>
      <w:r w:rsidRPr="000B4602">
        <w:rPr>
          <w:color w:val="FF0000"/>
          <w:lang w:eastAsia="ko-KR"/>
        </w:rPr>
        <w:t>upto</w:t>
      </w:r>
      <w:proofErr w:type="spellEnd"/>
      <w:r w:rsidRPr="000B4602">
        <w:rPr>
          <w:color w:val="FF0000"/>
          <w:lang w:eastAsia="ko-KR"/>
        </w:rPr>
        <w:t xml:space="preserve"> UE implementation.</w:t>
      </w:r>
    </w:p>
    <w:p w14:paraId="534692EE" w14:textId="77777777" w:rsidR="000B4602" w:rsidRPr="00030779" w:rsidRDefault="000B4602" w:rsidP="000B4602">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else:</w:t>
      </w:r>
    </w:p>
    <w:p w14:paraId="557F9C63" w14:textId="77777777" w:rsidR="000B4602" w:rsidRPr="00030779" w:rsidRDefault="000B4602" w:rsidP="000B4602">
      <w:pPr>
        <w:pStyle w:val="B7"/>
        <w:ind w:left="2268" w:hanging="283"/>
        <w:rPr>
          <w:rFonts w:eastAsia="Malgun Gothic"/>
          <w:lang w:eastAsia="ko-KR"/>
        </w:rPr>
      </w:pPr>
      <w:r w:rsidRPr="00030779">
        <w:rPr>
          <w:rFonts w:eastAsia="Malgun Gothic"/>
          <w:lang w:eastAsia="ko-KR"/>
        </w:rPr>
        <w:t>7&gt;</w:t>
      </w:r>
      <w:r w:rsidRPr="00030779">
        <w:rPr>
          <w:rFonts w:eastAsia="Malgun Gothic"/>
          <w:lang w:eastAsia="ko-KR"/>
        </w:rPr>
        <w:tab/>
      </w:r>
      <w:r w:rsidRPr="00030779">
        <w:rPr>
          <w:lang w:eastAsia="ko-KR"/>
        </w:rPr>
        <w:t xml:space="preserve">select </w:t>
      </w:r>
      <w:r w:rsidRPr="00030779">
        <w:rPr>
          <w:rFonts w:eastAsia="Malgun Gothic"/>
          <w:lang w:eastAsia="ko-KR"/>
        </w:rPr>
        <w:t>negative-only acknowledgement</w:t>
      </w:r>
      <w:r w:rsidRPr="00030779">
        <w:rPr>
          <w:lang w:eastAsia="ko-KR"/>
        </w:rPr>
        <w:t>.</w:t>
      </w:r>
    </w:p>
    <w:p w14:paraId="1B9F5955" w14:textId="77777777" w:rsidR="000B4602" w:rsidRPr="00030779" w:rsidRDefault="000B4602" w:rsidP="000B4602">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 xml:space="preserve">if negative-only acknowledgement is selected, </w:t>
      </w:r>
      <w:r w:rsidRPr="00030779">
        <w:t>UE</w:t>
      </w:r>
      <w:r>
        <w:t>'</w:t>
      </w:r>
      <w:r w:rsidRPr="00030779">
        <w:t xml:space="preserve">s location information is available, and </w:t>
      </w:r>
      <w:proofErr w:type="spellStart"/>
      <w:r w:rsidRPr="00030779">
        <w:rPr>
          <w:rFonts w:eastAsia="Malgun Gothic"/>
          <w:i/>
          <w:lang w:eastAsia="ko-KR"/>
        </w:rPr>
        <w:t>sl-TransRange</w:t>
      </w:r>
      <w:proofErr w:type="spellEnd"/>
      <w:r w:rsidRPr="00030779">
        <w:rPr>
          <w:rFonts w:eastAsia="Malgun Gothic"/>
          <w:lang w:eastAsia="ko-KR"/>
        </w:rPr>
        <w:t xml:space="preserve"> has been configured for a </w:t>
      </w:r>
      <w:r w:rsidRPr="00030779">
        <w:t xml:space="preserve">logical channel in the MAC PDU, and </w:t>
      </w:r>
      <w:proofErr w:type="spellStart"/>
      <w:r w:rsidRPr="00030779">
        <w:rPr>
          <w:rFonts w:eastAsia="Malgun Gothic"/>
          <w:lang w:eastAsia="ko-KR"/>
        </w:rPr>
        <w:t>Zone_id</w:t>
      </w:r>
      <w:proofErr w:type="spellEnd"/>
      <w:r w:rsidRPr="00030779">
        <w:rPr>
          <w:rFonts w:eastAsia="Malgun Gothic"/>
          <w:lang w:eastAsia="ko-KR"/>
        </w:rPr>
        <w:t xml:space="preserve"> is determined as specified in </w:t>
      </w:r>
      <w:r w:rsidRPr="00030779">
        <w:rPr>
          <w:rFonts w:eastAsia="MS Mincho"/>
          <w:noProof/>
        </w:rPr>
        <w:t>TS</w:t>
      </w:r>
      <w:r>
        <w:rPr>
          <w:rFonts w:eastAsia="MS Mincho"/>
          <w:noProof/>
        </w:rPr>
        <w:t xml:space="preserve"> </w:t>
      </w:r>
      <w:r w:rsidRPr="00030779">
        <w:rPr>
          <w:rFonts w:eastAsia="MS Mincho"/>
          <w:noProof/>
        </w:rPr>
        <w:t>38.331</w:t>
      </w:r>
      <w:r>
        <w:rPr>
          <w:rFonts w:eastAsia="MS Mincho"/>
          <w:noProof/>
        </w:rPr>
        <w:t xml:space="preserve"> </w:t>
      </w:r>
      <w:r w:rsidRPr="00030779">
        <w:t>[5]:</w:t>
      </w:r>
    </w:p>
    <w:p w14:paraId="4B32E3C6" w14:textId="77777777" w:rsidR="000B4602" w:rsidRPr="00030779" w:rsidRDefault="000B4602" w:rsidP="000B4602">
      <w:pPr>
        <w:pStyle w:val="B7"/>
        <w:ind w:left="2268" w:hanging="283"/>
      </w:pPr>
      <w:r w:rsidRPr="00030779">
        <w:rPr>
          <w:rFonts w:eastAsia="Malgun Gothic"/>
          <w:lang w:eastAsia="ko-KR"/>
        </w:rPr>
        <w:t>7&gt;</w:t>
      </w:r>
      <w:r w:rsidRPr="00030779">
        <w:rPr>
          <w:rFonts w:eastAsia="Malgun Gothic"/>
          <w:lang w:eastAsia="ko-KR"/>
        </w:rPr>
        <w:tab/>
        <w:t xml:space="preserve">set the communication range requirement to the value of the longest communication range of the </w:t>
      </w:r>
      <w:r w:rsidRPr="00030779">
        <w:t>logical channel(s) in the MAC PDU, if configured;</w:t>
      </w:r>
    </w:p>
    <w:p w14:paraId="7A591139" w14:textId="77777777" w:rsidR="000B4602" w:rsidRPr="00030779" w:rsidRDefault="000B4602" w:rsidP="000B4602">
      <w:pPr>
        <w:pStyle w:val="B7"/>
        <w:ind w:left="2268" w:hanging="283"/>
        <w:rPr>
          <w:rFonts w:eastAsia="Malgun Gothic"/>
          <w:lang w:eastAsia="ko-KR"/>
        </w:rPr>
      </w:pPr>
      <w:r w:rsidRPr="00030779">
        <w:rPr>
          <w:rFonts w:eastAsia="Malgun Gothic"/>
          <w:lang w:eastAsia="ko-KR"/>
        </w:rPr>
        <w:t>7&gt;</w:t>
      </w:r>
      <w:r w:rsidRPr="00030779">
        <w:rPr>
          <w:rFonts w:eastAsia="Malgun Gothic"/>
          <w:lang w:eastAsia="ko-KR"/>
        </w:rPr>
        <w:tab/>
        <w:t xml:space="preserve">set </w:t>
      </w:r>
      <w:proofErr w:type="spellStart"/>
      <w:r w:rsidRPr="00030779">
        <w:rPr>
          <w:rFonts w:eastAsia="Malgun Gothic"/>
          <w:lang w:eastAsia="ko-KR"/>
        </w:rPr>
        <w:t>Zone_id</w:t>
      </w:r>
      <w:proofErr w:type="spellEnd"/>
      <w:r w:rsidRPr="00030779">
        <w:rPr>
          <w:rFonts w:eastAsia="Malgun Gothic"/>
          <w:lang w:eastAsia="ko-KR"/>
        </w:rPr>
        <w:t xml:space="preserve"> to the value of the determined </w:t>
      </w:r>
      <w:proofErr w:type="spellStart"/>
      <w:r w:rsidRPr="00030779">
        <w:rPr>
          <w:rFonts w:eastAsia="Malgun Gothic"/>
          <w:lang w:eastAsia="ko-KR"/>
        </w:rPr>
        <w:t>Zone_id</w:t>
      </w:r>
      <w:proofErr w:type="spellEnd"/>
      <w:r w:rsidRPr="00030779">
        <w:t>.</w:t>
      </w:r>
    </w:p>
    <w:p w14:paraId="45F69FEF" w14:textId="77777777" w:rsidR="000B4602" w:rsidRPr="00030779" w:rsidRDefault="000B4602" w:rsidP="000B4602">
      <w:pPr>
        <w:pStyle w:val="B4"/>
      </w:pPr>
      <w:r w:rsidRPr="00030779">
        <w:rPr>
          <w:lang w:eastAsia="ko-KR"/>
        </w:rPr>
        <w:t>4&gt;</w:t>
      </w:r>
      <w:r w:rsidRPr="00030779">
        <w:tab/>
        <w:t xml:space="preserve">deliver the MAC PDU, the </w:t>
      </w:r>
      <w:proofErr w:type="spellStart"/>
      <w:r w:rsidRPr="00030779">
        <w:t>sideink</w:t>
      </w:r>
      <w:proofErr w:type="spellEnd"/>
      <w:r w:rsidRPr="00030779">
        <w:t xml:space="preserve"> grant and the </w:t>
      </w:r>
      <w:proofErr w:type="spellStart"/>
      <w:r w:rsidRPr="00030779">
        <w:t>Sidelink</w:t>
      </w:r>
      <w:proofErr w:type="spellEnd"/>
      <w:r w:rsidRPr="00030779">
        <w:t xml:space="preserve"> transmission information of the TB</w:t>
      </w:r>
      <w:r w:rsidRPr="00030779">
        <w:rPr>
          <w:lang w:eastAsia="ko-KR"/>
        </w:rPr>
        <w:t xml:space="preserve"> </w:t>
      </w:r>
      <w:r w:rsidRPr="00030779">
        <w:t xml:space="preserve">to the </w:t>
      </w:r>
      <w:r w:rsidRPr="00030779">
        <w:rPr>
          <w:noProof/>
        </w:rPr>
        <w:t xml:space="preserve">associated Sidelink </w:t>
      </w:r>
      <w:r w:rsidRPr="00030779">
        <w:t>process;</w:t>
      </w:r>
    </w:p>
    <w:p w14:paraId="216260C7" w14:textId="77777777" w:rsidR="000B4602" w:rsidRPr="00030779" w:rsidRDefault="000B4602" w:rsidP="000B4602">
      <w:pPr>
        <w:pStyle w:val="B4"/>
      </w:pPr>
      <w:r w:rsidRPr="00030779">
        <w:rPr>
          <w:lang w:eastAsia="ko-KR"/>
        </w:rPr>
        <w:t>4&gt;</w:t>
      </w:r>
      <w:r w:rsidRPr="00030779">
        <w:tab/>
        <w:t xml:space="preserve">instruct the </w:t>
      </w:r>
      <w:r w:rsidRPr="00030779">
        <w:rPr>
          <w:noProof/>
        </w:rPr>
        <w:t>associated Sidelink process</w:t>
      </w:r>
      <w:r w:rsidRPr="00030779">
        <w:t xml:space="preserve"> to trigger a new transmission.</w:t>
      </w:r>
    </w:p>
    <w:p w14:paraId="56277AAC" w14:textId="77777777" w:rsidR="000B4602" w:rsidRPr="00030779" w:rsidRDefault="000B4602" w:rsidP="000B4602">
      <w:pPr>
        <w:pStyle w:val="B3"/>
        <w:rPr>
          <w:noProof/>
          <w:lang w:eastAsia="ko-KR"/>
        </w:rPr>
      </w:pPr>
      <w:r w:rsidRPr="00030779">
        <w:rPr>
          <w:noProof/>
          <w:lang w:eastAsia="ko-KR"/>
        </w:rPr>
        <w:t>3&gt;</w:t>
      </w:r>
      <w:r w:rsidRPr="00030779">
        <w:rPr>
          <w:noProof/>
          <w:lang w:eastAsia="ko-KR"/>
        </w:rPr>
        <w:tab/>
        <w:t>else:</w:t>
      </w:r>
    </w:p>
    <w:p w14:paraId="439A0428" w14:textId="77777777" w:rsidR="000B4602" w:rsidRPr="00030779" w:rsidRDefault="000B4602" w:rsidP="000B4602">
      <w:pPr>
        <w:pStyle w:val="B4"/>
        <w:rPr>
          <w:noProof/>
          <w:lang w:eastAsia="ko-KR"/>
        </w:rPr>
      </w:pPr>
      <w:r w:rsidRPr="00030779">
        <w:rPr>
          <w:noProof/>
          <w:lang w:eastAsia="ko-KR"/>
        </w:rPr>
        <w:t>4&gt;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069E4D0C" w14:textId="77777777" w:rsidR="000B4602" w:rsidRPr="00030779" w:rsidRDefault="000B4602" w:rsidP="000B4602">
      <w:pPr>
        <w:pStyle w:val="B1"/>
        <w:rPr>
          <w:noProof/>
        </w:rPr>
      </w:pPr>
      <w:r w:rsidRPr="00030779">
        <w:rPr>
          <w:noProof/>
          <w:lang w:eastAsia="ko-KR"/>
        </w:rPr>
        <w:t>1&gt;</w:t>
      </w:r>
      <w:r w:rsidRPr="00030779">
        <w:rPr>
          <w:noProof/>
        </w:rPr>
        <w:tab/>
        <w:t>else (i.e. retransmission):</w:t>
      </w:r>
    </w:p>
    <w:p w14:paraId="01FE8906" w14:textId="77777777" w:rsidR="000B4602" w:rsidRPr="00030779" w:rsidRDefault="000B4602" w:rsidP="000B4602">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associated to a Sidelink process of which HARQ buffer is empty; or</w:t>
      </w:r>
    </w:p>
    <w:p w14:paraId="1CDB5F7B" w14:textId="77777777" w:rsidR="000B4602" w:rsidRPr="00030779" w:rsidRDefault="000B4602" w:rsidP="000B4602">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not associated to any Sidelink process:</w:t>
      </w:r>
    </w:p>
    <w:p w14:paraId="26EAC349" w14:textId="77777777" w:rsidR="000B4602" w:rsidRPr="00030779" w:rsidRDefault="000B4602" w:rsidP="000B4602">
      <w:pPr>
        <w:pStyle w:val="B3"/>
        <w:rPr>
          <w:noProof/>
        </w:rPr>
      </w:pPr>
      <w:r w:rsidRPr="00030779">
        <w:rPr>
          <w:rFonts w:eastAsia="Malgun Gothic"/>
          <w:noProof/>
          <w:lang w:eastAsia="ko-KR"/>
        </w:rPr>
        <w:t>3&gt;</w:t>
      </w:r>
      <w:r w:rsidRPr="00030779">
        <w:rPr>
          <w:rFonts w:eastAsia="Malgun Gothic"/>
          <w:noProof/>
          <w:lang w:eastAsia="ko-KR"/>
        </w:rPr>
        <w:tab/>
        <w:t>ignore the sidelink grant.</w:t>
      </w:r>
    </w:p>
    <w:p w14:paraId="17528A95" w14:textId="77777777" w:rsidR="000B4602" w:rsidRPr="00030779" w:rsidRDefault="000B4602" w:rsidP="000B4602">
      <w:pPr>
        <w:pStyle w:val="B2"/>
        <w:rPr>
          <w:noProof/>
        </w:rPr>
      </w:pPr>
      <w:r w:rsidRPr="00030779">
        <w:rPr>
          <w:noProof/>
          <w:lang w:eastAsia="ko-KR"/>
        </w:rPr>
        <w:lastRenderedPageBreak/>
        <w:t>2&gt;</w:t>
      </w:r>
      <w:r w:rsidRPr="00030779">
        <w:rPr>
          <w:noProof/>
        </w:rPr>
        <w:tab/>
        <w:t>else:</w:t>
      </w:r>
    </w:p>
    <w:p w14:paraId="549B3F68" w14:textId="77777777" w:rsidR="000B4602" w:rsidRPr="00030779" w:rsidRDefault="000B4602" w:rsidP="000B4602">
      <w:pPr>
        <w:pStyle w:val="B3"/>
        <w:rPr>
          <w:noProof/>
        </w:rPr>
      </w:pPr>
      <w:r w:rsidRPr="00030779">
        <w:rPr>
          <w:noProof/>
          <w:lang w:eastAsia="ko-KR"/>
        </w:rPr>
        <w:t>3&gt;</w:t>
      </w:r>
      <w:r w:rsidRPr="00030779">
        <w:rPr>
          <w:noProof/>
        </w:rPr>
        <w:tab/>
        <w:t>identify the Sidelink process associated with this grant, and for each associated Sidelink process:</w:t>
      </w:r>
    </w:p>
    <w:p w14:paraId="62DC6B58" w14:textId="77777777" w:rsidR="000B4602" w:rsidRPr="00030779" w:rsidRDefault="000B4602" w:rsidP="000B4602">
      <w:pPr>
        <w:pStyle w:val="B4"/>
        <w:rPr>
          <w:noProof/>
        </w:rPr>
      </w:pPr>
      <w:r w:rsidRPr="00030779">
        <w:rPr>
          <w:rFonts w:eastAsia="Malgun Gothic"/>
          <w:noProof/>
          <w:lang w:eastAsia="ko-KR"/>
        </w:rPr>
        <w:t>4</w:t>
      </w:r>
      <w:r w:rsidRPr="00030779">
        <w:rPr>
          <w:noProof/>
          <w:lang w:eastAsia="ko-KR"/>
        </w:rPr>
        <w:t>&gt;</w:t>
      </w:r>
      <w:r w:rsidRPr="00030779">
        <w:rPr>
          <w:noProof/>
        </w:rPr>
        <w:tab/>
        <w:t>deliver the sidelink grant of the MAC PDU to the associated Sidelink process;</w:t>
      </w:r>
    </w:p>
    <w:p w14:paraId="3D0F04C2" w14:textId="77777777" w:rsidR="000B4602" w:rsidRPr="00030779" w:rsidRDefault="000B4602" w:rsidP="000B4602">
      <w:pPr>
        <w:pStyle w:val="B4"/>
        <w:rPr>
          <w:noProof/>
        </w:rPr>
      </w:pPr>
      <w:r w:rsidRPr="00030779">
        <w:rPr>
          <w:noProof/>
          <w:lang w:eastAsia="ko-KR"/>
        </w:rPr>
        <w:t>4&gt;</w:t>
      </w:r>
      <w:r w:rsidRPr="00030779">
        <w:rPr>
          <w:noProof/>
        </w:rPr>
        <w:tab/>
        <w:t xml:space="preserve">instruct the associated Sidelink process to </w:t>
      </w:r>
      <w:r w:rsidRPr="00030779">
        <w:rPr>
          <w:noProof/>
          <w:lang w:eastAsia="ko-KR"/>
        </w:rPr>
        <w:t>trigger a</w:t>
      </w:r>
      <w:r w:rsidRPr="00030779">
        <w:rPr>
          <w:noProof/>
        </w:rPr>
        <w:t xml:space="preserve"> retransmission.</w:t>
      </w:r>
    </w:p>
    <w:p w14:paraId="6295A247" w14:textId="75DBB7A5" w:rsidR="007222E0" w:rsidRDefault="007222E0" w:rsidP="00722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00AC0703" w14:textId="77777777" w:rsidR="007222E0" w:rsidRDefault="007222E0" w:rsidP="00A764F0">
      <w:pPr>
        <w:rPr>
          <w:noProof/>
        </w:rPr>
      </w:pPr>
    </w:p>
    <w:p w14:paraId="6578DD2A" w14:textId="0BC77285" w:rsidR="005512E0" w:rsidRDefault="005512E0" w:rsidP="00A764F0">
      <w:pPr>
        <w:rPr>
          <w:noProof/>
        </w:rPr>
      </w:pPr>
    </w:p>
    <w:p w14:paraId="5AAB5C8C" w14:textId="5E00600A" w:rsidR="007665B5" w:rsidRDefault="007665B5" w:rsidP="007665B5">
      <w:pPr>
        <w:pBdr>
          <w:top w:val="single" w:sz="4" w:space="1" w:color="auto"/>
          <w:left w:val="single" w:sz="4" w:space="4" w:color="auto"/>
          <w:bottom w:val="single" w:sz="4" w:space="1" w:color="auto"/>
          <w:right w:val="single" w:sz="4" w:space="4" w:color="auto"/>
        </w:pBdr>
        <w:spacing w:after="0"/>
        <w:jc w:val="center"/>
        <w:rPr>
          <w:b/>
          <w:noProof/>
          <w:sz w:val="28"/>
        </w:rPr>
      </w:pPr>
      <w:r>
        <w:rPr>
          <w:noProof/>
        </w:rPr>
        <w:br w:type="page"/>
      </w:r>
      <w:r w:rsidRPr="007665B5">
        <w:rPr>
          <w:b/>
          <w:bCs/>
          <w:noProof/>
        </w:rPr>
        <w:lastRenderedPageBreak/>
        <w:t>2</w:t>
      </w:r>
      <w:r>
        <w:rPr>
          <w:b/>
          <w:noProof/>
          <w:sz w:val="28"/>
          <w:vertAlign w:val="superscript"/>
        </w:rPr>
        <w:t>nd</w:t>
      </w:r>
      <w:r>
        <w:rPr>
          <w:b/>
          <w:noProof/>
          <w:sz w:val="28"/>
        </w:rPr>
        <w:t xml:space="preserve"> </w:t>
      </w:r>
      <w:r w:rsidRPr="00F148BB">
        <w:rPr>
          <w:b/>
          <w:noProof/>
          <w:sz w:val="28"/>
        </w:rPr>
        <w:t>change</w:t>
      </w:r>
    </w:p>
    <w:p w14:paraId="7D810BB7" w14:textId="026923DA" w:rsidR="007665B5" w:rsidRDefault="007665B5" w:rsidP="00A764F0">
      <w:pPr>
        <w:rPr>
          <w:noProof/>
        </w:rPr>
      </w:pPr>
    </w:p>
    <w:p w14:paraId="29FD5245" w14:textId="77777777" w:rsidR="007665B5" w:rsidRPr="00030779" w:rsidRDefault="007665B5" w:rsidP="007665B5">
      <w:pPr>
        <w:pStyle w:val="Heading5"/>
      </w:pPr>
      <w:bookmarkStart w:id="6" w:name="_Toc12569235"/>
      <w:bookmarkStart w:id="7" w:name="_Toc46490382"/>
      <w:r w:rsidRPr="00030779">
        <w:t>5.22.1.3.1a</w:t>
      </w:r>
      <w:r w:rsidRPr="00030779">
        <w:tab/>
      </w:r>
      <w:proofErr w:type="spellStart"/>
      <w:r w:rsidRPr="00030779">
        <w:t>Sidelink</w:t>
      </w:r>
      <w:proofErr w:type="spellEnd"/>
      <w:r w:rsidRPr="00030779">
        <w:t xml:space="preserve"> process</w:t>
      </w:r>
      <w:bookmarkEnd w:id="6"/>
      <w:bookmarkEnd w:id="7"/>
    </w:p>
    <w:p w14:paraId="7649E8C5" w14:textId="77777777" w:rsidR="007665B5" w:rsidRPr="00030779" w:rsidRDefault="007665B5" w:rsidP="007665B5">
      <w:r w:rsidRPr="00030779">
        <w:t xml:space="preserve">The </w:t>
      </w:r>
      <w:proofErr w:type="spellStart"/>
      <w:r w:rsidRPr="00030779">
        <w:t>Sidelink</w:t>
      </w:r>
      <w:proofErr w:type="spellEnd"/>
      <w:r w:rsidRPr="00030779">
        <w:t xml:space="preserve"> process is associated with a HARQ buffer.</w:t>
      </w:r>
    </w:p>
    <w:p w14:paraId="0C73C741" w14:textId="77777777" w:rsidR="007665B5" w:rsidRPr="00030779" w:rsidRDefault="007665B5" w:rsidP="007665B5">
      <w:r w:rsidRPr="00030779">
        <w:t xml:space="preserve">New transmissions and retransmissions are performed on the resource indicated in the </w:t>
      </w:r>
      <w:proofErr w:type="spellStart"/>
      <w:r w:rsidRPr="00030779">
        <w:t>sidelink</w:t>
      </w:r>
      <w:proofErr w:type="spellEnd"/>
      <w:r w:rsidRPr="00030779">
        <w:t xml:space="preserve">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50AFBB7D" w14:textId="77777777" w:rsidR="007665B5" w:rsidRPr="00030779" w:rsidRDefault="007665B5" w:rsidP="007665B5">
      <w:pPr>
        <w:rPr>
          <w:noProof/>
        </w:rPr>
      </w:pPr>
      <w:r w:rsidRPr="00030779">
        <w:t xml:space="preserve">If the </w:t>
      </w:r>
      <w:proofErr w:type="spellStart"/>
      <w:r w:rsidRPr="00030779">
        <w:t>Sidelink</w:t>
      </w:r>
      <w:proofErr w:type="spellEnd"/>
      <w:r w:rsidRPr="00030779">
        <w:t xml:space="preserve">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00B89111" w14:textId="77777777" w:rsidR="007665B5" w:rsidRPr="00030779" w:rsidRDefault="007665B5" w:rsidP="007665B5">
      <w:r w:rsidRPr="00030779">
        <w:t xml:space="preserve">If the </w:t>
      </w:r>
      <w:proofErr w:type="spellStart"/>
      <w:r w:rsidRPr="00030779">
        <w:t>Sidelink</w:t>
      </w:r>
      <w:proofErr w:type="spellEnd"/>
      <w:r w:rsidRPr="00030779">
        <w:t xml:space="preserve"> HARQ Entity requests a new transmission, the </w:t>
      </w:r>
      <w:proofErr w:type="spellStart"/>
      <w:r w:rsidRPr="00030779">
        <w:t>Sidelink</w:t>
      </w:r>
      <w:proofErr w:type="spellEnd"/>
      <w:r w:rsidRPr="00030779">
        <w:t xml:space="preserve"> process shall:</w:t>
      </w:r>
    </w:p>
    <w:p w14:paraId="43A1E6CF" w14:textId="77777777" w:rsidR="007665B5" w:rsidRPr="00030779" w:rsidRDefault="007665B5" w:rsidP="007665B5">
      <w:pPr>
        <w:pStyle w:val="B1"/>
      </w:pPr>
      <w:r w:rsidRPr="00030779">
        <w:t>1&gt;</w:t>
      </w:r>
      <w:r w:rsidRPr="00030779">
        <w:tab/>
        <w:t>store the MAC PDU in the associated HARQ buffer;</w:t>
      </w:r>
    </w:p>
    <w:p w14:paraId="35205E6E" w14:textId="77777777" w:rsidR="007665B5" w:rsidRPr="00030779" w:rsidRDefault="007665B5" w:rsidP="007665B5">
      <w:pPr>
        <w:pStyle w:val="B1"/>
      </w:pPr>
      <w:r w:rsidRPr="00030779">
        <w:t>1&gt;</w:t>
      </w:r>
      <w:r w:rsidRPr="00030779">
        <w:tab/>
        <w:t xml:space="preserve">store the </w:t>
      </w:r>
      <w:proofErr w:type="spellStart"/>
      <w:r w:rsidRPr="00030779">
        <w:t>sidelink</w:t>
      </w:r>
      <w:proofErr w:type="spellEnd"/>
      <w:r w:rsidRPr="00030779">
        <w:t xml:space="preserve"> grant received from the </w:t>
      </w:r>
      <w:proofErr w:type="spellStart"/>
      <w:r w:rsidRPr="00030779">
        <w:t>Sidelink</w:t>
      </w:r>
      <w:proofErr w:type="spellEnd"/>
      <w:r w:rsidRPr="00030779">
        <w:t xml:space="preserve"> HARQ Entity;</w:t>
      </w:r>
    </w:p>
    <w:p w14:paraId="35D36EFD" w14:textId="77777777" w:rsidR="007665B5" w:rsidRPr="00030779" w:rsidRDefault="007665B5" w:rsidP="007665B5">
      <w:pPr>
        <w:pStyle w:val="B1"/>
      </w:pPr>
      <w:r w:rsidRPr="00030779">
        <w:t>1&gt;</w:t>
      </w:r>
      <w:r w:rsidRPr="00030779">
        <w:tab/>
        <w:t>generate a transmission as described below.</w:t>
      </w:r>
    </w:p>
    <w:p w14:paraId="0B55AF43" w14:textId="77777777" w:rsidR="007665B5" w:rsidRPr="00030779" w:rsidRDefault="007665B5" w:rsidP="007665B5">
      <w:r w:rsidRPr="00030779">
        <w:t xml:space="preserve">If the </w:t>
      </w:r>
      <w:proofErr w:type="spellStart"/>
      <w:r w:rsidRPr="00030779">
        <w:t>Sidelink</w:t>
      </w:r>
      <w:proofErr w:type="spellEnd"/>
      <w:r w:rsidRPr="00030779">
        <w:t xml:space="preserve"> HARQ Entity requests a retransmission, the </w:t>
      </w:r>
      <w:proofErr w:type="spellStart"/>
      <w:r w:rsidRPr="00030779">
        <w:t>Sidelink</w:t>
      </w:r>
      <w:proofErr w:type="spellEnd"/>
      <w:r w:rsidRPr="00030779">
        <w:t xml:space="preserve"> process shall:</w:t>
      </w:r>
    </w:p>
    <w:p w14:paraId="71315E86" w14:textId="77777777" w:rsidR="007665B5" w:rsidRPr="00030779" w:rsidRDefault="007665B5" w:rsidP="007665B5">
      <w:pPr>
        <w:pStyle w:val="B1"/>
      </w:pPr>
      <w:r w:rsidRPr="00030779">
        <w:t>1&gt;</w:t>
      </w:r>
      <w:r w:rsidRPr="00030779">
        <w:tab/>
        <w:t>generate a transmission as described below.</w:t>
      </w:r>
    </w:p>
    <w:p w14:paraId="0E043BEF" w14:textId="77777777" w:rsidR="007665B5" w:rsidRPr="00030779" w:rsidRDefault="007665B5" w:rsidP="007665B5">
      <w:r w:rsidRPr="00030779">
        <w:t xml:space="preserve">To generate a transmission, the </w:t>
      </w:r>
      <w:proofErr w:type="spellStart"/>
      <w:r w:rsidRPr="00030779">
        <w:t>Sidelink</w:t>
      </w:r>
      <w:proofErr w:type="spellEnd"/>
      <w:r w:rsidRPr="00030779">
        <w:t xml:space="preserve"> process shall:</w:t>
      </w:r>
    </w:p>
    <w:p w14:paraId="537C0009" w14:textId="77777777" w:rsidR="007665B5" w:rsidRPr="00030779" w:rsidRDefault="007665B5" w:rsidP="007665B5">
      <w:pPr>
        <w:pStyle w:val="B1"/>
      </w:pPr>
      <w:r w:rsidRPr="00030779">
        <w:t>1&gt;</w:t>
      </w:r>
      <w:r w:rsidRPr="00030779">
        <w:tab/>
        <w:t>if there is no uplink transmission; or</w:t>
      </w:r>
    </w:p>
    <w:p w14:paraId="571A4CA8" w14:textId="77777777" w:rsidR="007665B5" w:rsidRPr="00030779" w:rsidRDefault="007665B5" w:rsidP="007665B5">
      <w:pPr>
        <w:pStyle w:val="B1"/>
      </w:pPr>
      <w:r w:rsidRPr="00030779">
        <w:t>1&gt;</w:t>
      </w:r>
      <w:r w:rsidRPr="00030779">
        <w:tab/>
        <w:t xml:space="preserve">if the MAC entity </w:t>
      </w:r>
      <w:proofErr w:type="gramStart"/>
      <w:r w:rsidRPr="00030779">
        <w:t>is able to</w:t>
      </w:r>
      <w:proofErr w:type="gramEnd"/>
      <w:r w:rsidRPr="00030779">
        <w:t xml:space="preserve"> simultaneously perform uplink transmission(s) and </w:t>
      </w:r>
      <w:proofErr w:type="spellStart"/>
      <w:r w:rsidRPr="00030779">
        <w:t>sidelink</w:t>
      </w:r>
      <w:proofErr w:type="spellEnd"/>
      <w:r w:rsidRPr="00030779">
        <w:t xml:space="preserve"> transmission at the time of the transmission; or</w:t>
      </w:r>
    </w:p>
    <w:p w14:paraId="26FBBEBF" w14:textId="77777777" w:rsidR="007665B5" w:rsidRPr="00030779" w:rsidRDefault="007665B5" w:rsidP="007665B5">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22D16694" w14:textId="77777777" w:rsidR="007665B5" w:rsidRPr="00030779" w:rsidRDefault="007665B5" w:rsidP="007665B5">
      <w:pPr>
        <w:pStyle w:val="B1"/>
      </w:pPr>
      <w:r w:rsidRPr="00030779">
        <w:t>1&gt;</w:t>
      </w:r>
      <w:r w:rsidRPr="00030779">
        <w:tab/>
        <w:t>if there is a MAC PDU to be transmitted for this duration in uplink, except a MAC PDU obtained</w:t>
      </w:r>
      <w:r w:rsidRPr="00030779">
        <w:rPr>
          <w:noProof/>
        </w:rPr>
        <w:t xml:space="preserve"> from the Msg3 buffer or </w:t>
      </w:r>
      <w:r w:rsidRPr="00030779">
        <w:t>prioritized as specified in clause 5.4.2.2</w:t>
      </w:r>
      <w:r w:rsidRPr="00030779">
        <w:rPr>
          <w:noProof/>
        </w:rPr>
        <w:t>, and the sidelink transmission is prioritized over uplink transmission</w:t>
      </w:r>
      <w:r w:rsidRPr="00030779">
        <w:t>:</w:t>
      </w:r>
    </w:p>
    <w:p w14:paraId="5658F04A" w14:textId="77777777" w:rsidR="007665B5" w:rsidRPr="00030779" w:rsidRDefault="007665B5" w:rsidP="007665B5">
      <w:pPr>
        <w:pStyle w:val="B2"/>
      </w:pPr>
      <w:r w:rsidRPr="00030779">
        <w:t>2&gt;</w:t>
      </w:r>
      <w:r w:rsidRPr="00030779">
        <w:tab/>
        <w:t xml:space="preserve">instruct the physical layer to transmit SCI according to the stored </w:t>
      </w:r>
      <w:proofErr w:type="spellStart"/>
      <w:r w:rsidRPr="00030779">
        <w:t>sidelink</w:t>
      </w:r>
      <w:proofErr w:type="spellEnd"/>
      <w:r w:rsidRPr="00030779">
        <w:t xml:space="preserve"> grant with the associated </w:t>
      </w:r>
      <w:proofErr w:type="spellStart"/>
      <w:r w:rsidRPr="00030779">
        <w:t>Sidelink</w:t>
      </w:r>
      <w:proofErr w:type="spellEnd"/>
      <w:r w:rsidRPr="00030779">
        <w:t xml:space="preserve"> </w:t>
      </w:r>
      <w:r w:rsidRPr="00030779">
        <w:rPr>
          <w:noProof/>
          <w:lang w:eastAsia="ko-KR"/>
        </w:rPr>
        <w:t>transmission information</w:t>
      </w:r>
      <w:r w:rsidRPr="00030779">
        <w:t>;</w:t>
      </w:r>
    </w:p>
    <w:p w14:paraId="2D072D63" w14:textId="77777777" w:rsidR="007665B5" w:rsidRPr="00030779" w:rsidRDefault="007665B5" w:rsidP="007665B5">
      <w:pPr>
        <w:pStyle w:val="B2"/>
      </w:pPr>
      <w:r w:rsidRPr="00030779">
        <w:t>2&gt;</w:t>
      </w:r>
      <w:r w:rsidRPr="00030779">
        <w:tab/>
        <w:t xml:space="preserve">instruct the physical layer to generate a transmission according to the stored </w:t>
      </w:r>
      <w:proofErr w:type="spellStart"/>
      <w:r w:rsidRPr="00030779">
        <w:t>sidelink</w:t>
      </w:r>
      <w:proofErr w:type="spellEnd"/>
      <w:r w:rsidRPr="00030779">
        <w:t xml:space="preserve"> grant;</w:t>
      </w:r>
    </w:p>
    <w:p w14:paraId="0764F507" w14:textId="77777777" w:rsidR="007665B5" w:rsidRPr="00030779" w:rsidRDefault="007665B5" w:rsidP="007665B5">
      <w:pPr>
        <w:pStyle w:val="B2"/>
        <w:rPr>
          <w:noProof/>
        </w:rPr>
      </w:pPr>
      <w:r w:rsidRPr="00030779">
        <w:rPr>
          <w:rFonts w:eastAsia="Malgun Gothic"/>
          <w:noProof/>
          <w:lang w:eastAsia="ko-KR"/>
        </w:rPr>
        <w:t>2&gt;</w:t>
      </w:r>
      <w:r w:rsidRPr="00030779">
        <w:rPr>
          <w:rFonts w:eastAsia="Malgun Gothic"/>
          <w:noProof/>
          <w:lang w:eastAsia="ko-KR"/>
        </w:rPr>
        <w:tab/>
        <w:t xml:space="preserve">if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has been set to </w:t>
      </w:r>
      <w:r w:rsidRPr="00030779">
        <w:rPr>
          <w:rFonts w:eastAsia="Malgun Gothic"/>
          <w:i/>
          <w:lang w:eastAsia="ko-KR"/>
        </w:rPr>
        <w:t>enabled</w:t>
      </w:r>
      <w:r w:rsidRPr="00030779">
        <w:rPr>
          <w:noProof/>
        </w:rPr>
        <w:t xml:space="preserve"> for the logical channel(s) in the MAC PDU:</w:t>
      </w:r>
    </w:p>
    <w:p w14:paraId="4718BAA6" w14:textId="77777777" w:rsidR="007665B5" w:rsidRPr="00030779" w:rsidRDefault="007665B5" w:rsidP="007665B5">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1ABD597C" w14:textId="77777777" w:rsidR="007665B5" w:rsidRPr="00030779" w:rsidRDefault="007665B5" w:rsidP="007665B5">
      <w:pPr>
        <w:pStyle w:val="B1"/>
      </w:pPr>
      <w:r w:rsidRPr="00030779">
        <w:lastRenderedPageBreak/>
        <w:t>1&gt;</w:t>
      </w:r>
      <w:r w:rsidRPr="00030779">
        <w:tab/>
        <w:t>if this transmission corresponds to the last transmission of the MAC PDU:</w:t>
      </w:r>
    </w:p>
    <w:p w14:paraId="6D1EA217" w14:textId="77777777" w:rsidR="007665B5" w:rsidRPr="00030779" w:rsidRDefault="007665B5" w:rsidP="007665B5">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4B3D4776" w14:textId="77777777" w:rsidR="007665B5" w:rsidRPr="00030779" w:rsidRDefault="007665B5" w:rsidP="007665B5">
      <w:pPr>
        <w:pStyle w:val="B1"/>
        <w:rPr>
          <w:rFonts w:eastAsia="Malgun Gothic"/>
          <w:noProof/>
          <w:lang w:eastAsia="ko-KR"/>
        </w:rPr>
      </w:pPr>
      <w:r w:rsidRPr="00030779">
        <w:rPr>
          <w:rFonts w:eastAsia="Malgun Gothic"/>
          <w:noProof/>
          <w:lang w:eastAsia="ko-KR"/>
        </w:rPr>
        <w:t>1&gt;</w:t>
      </w:r>
      <w:r w:rsidRPr="00030779">
        <w:rPr>
          <w:rFonts w:eastAsia="Malgun Gothic"/>
          <w:noProof/>
          <w:lang w:eastAsia="ko-KR"/>
        </w:rPr>
        <w:tab/>
        <w:t xml:space="preserve">if </w:t>
      </w:r>
      <w:r w:rsidRPr="00030779">
        <w:rPr>
          <w:rFonts w:eastAsia="Malgun Gothic"/>
          <w:i/>
          <w:noProof/>
          <w:lang w:eastAsia="ko-KR"/>
        </w:rPr>
        <w:t>sl-MaxTransNum</w:t>
      </w:r>
      <w:r w:rsidRPr="00030779">
        <w:rPr>
          <w:rFonts w:eastAsia="Malgun Gothic"/>
          <w:noProof/>
          <w:lang w:eastAsia="ko-KR"/>
        </w:rPr>
        <w:t xml:space="preserve"> corresponding to the highest priority of </w:t>
      </w:r>
      <w:r w:rsidRPr="00030779">
        <w:rPr>
          <w:rFonts w:eastAsia="Malgun Gothic"/>
          <w:lang w:eastAsia="ko-KR"/>
        </w:rPr>
        <w:t xml:space="preserve">the </w:t>
      </w:r>
      <w:r w:rsidRPr="00030779">
        <w:t xml:space="preserve">logical channel(s) in </w:t>
      </w:r>
      <w:r w:rsidRPr="00030779">
        <w:rPr>
          <w:rFonts w:eastAsia="Malgun Gothic"/>
          <w:noProof/>
          <w:lang w:eastAsia="ko-KR"/>
        </w:rPr>
        <w:t xml:space="preserve">the MAC PDU has been configured in </w:t>
      </w:r>
      <w:r w:rsidRPr="00030779">
        <w:rPr>
          <w:rFonts w:eastAsia="Malgun Gothic"/>
          <w:i/>
          <w:noProof/>
          <w:lang w:eastAsia="ko-KR"/>
        </w:rPr>
        <w:t>sl-CG-MaxTransNumList</w:t>
      </w:r>
      <w:r w:rsidRPr="00030779">
        <w:rPr>
          <w:rFonts w:eastAsia="Malgun Gothic"/>
          <w:noProof/>
          <w:lang w:eastAsia="ko-KR"/>
        </w:rPr>
        <w:t xml:space="preserve"> for the sidelink grant by RRC and the maximum number of transmissions of the MAC PDU has been reached to </w:t>
      </w:r>
      <w:r w:rsidRPr="00030779">
        <w:rPr>
          <w:rFonts w:eastAsia="Malgun Gothic"/>
          <w:i/>
          <w:noProof/>
          <w:lang w:eastAsia="ko-KR"/>
        </w:rPr>
        <w:t>sl-MaxTransNum</w:t>
      </w:r>
      <w:r w:rsidRPr="00030779">
        <w:rPr>
          <w:rFonts w:eastAsia="Malgun Gothic"/>
          <w:noProof/>
          <w:lang w:eastAsia="ko-KR"/>
        </w:rPr>
        <w:t>; or</w:t>
      </w:r>
    </w:p>
    <w:p w14:paraId="08EB647E" w14:textId="77777777" w:rsidR="007665B5" w:rsidRPr="00030779" w:rsidRDefault="007665B5" w:rsidP="007665B5">
      <w:pPr>
        <w:pStyle w:val="B1"/>
        <w:rPr>
          <w:lang w:eastAsia="ko-KR"/>
        </w:rPr>
      </w:pPr>
      <w:r w:rsidRPr="00030779">
        <w:rPr>
          <w:rFonts w:eastAsia="Malgun Gothic"/>
          <w:noProof/>
          <w:lang w:eastAsia="ko-KR"/>
        </w:rPr>
        <w:t>1&gt;</w:t>
      </w:r>
      <w:r w:rsidRPr="00030779">
        <w:rPr>
          <w:rFonts w:eastAsia="Malgun Gothic"/>
          <w:noProof/>
          <w:lang w:eastAsia="ko-KR"/>
        </w:rPr>
        <w:tab/>
        <w:t xml:space="preserve">if a positive acknowledgement to a transmission of the MAC PDU has been received </w:t>
      </w:r>
      <w:r w:rsidRPr="00030779">
        <w:rPr>
          <w:lang w:eastAsia="ko-KR"/>
        </w:rPr>
        <w:t>according to clause 5.22.1.3.2; or</w:t>
      </w:r>
    </w:p>
    <w:p w14:paraId="497AFB75" w14:textId="77777777" w:rsidR="007665B5" w:rsidRPr="00030779" w:rsidRDefault="007665B5" w:rsidP="007665B5">
      <w:pPr>
        <w:pStyle w:val="B1"/>
        <w:rPr>
          <w:lang w:eastAsia="ko-KR"/>
        </w:rPr>
      </w:pPr>
      <w:r w:rsidRPr="00030779">
        <w:rPr>
          <w:rFonts w:eastAsia="Malgun Gothic"/>
          <w:noProof/>
          <w:lang w:eastAsia="ko-KR"/>
        </w:rPr>
        <w:t>1&gt;</w:t>
      </w:r>
      <w:r w:rsidRPr="00030779">
        <w:rPr>
          <w:rFonts w:eastAsia="Malgun Gothic"/>
          <w:noProof/>
          <w:lang w:eastAsia="ko-KR"/>
        </w:rPr>
        <w:tab/>
        <w:t xml:space="preserve">if only a negative acknowledgement was enabled in the SCI and no negative acknowledgement was received for the </w:t>
      </w:r>
      <w:proofErr w:type="spellStart"/>
      <w:r w:rsidRPr="007665B5">
        <w:rPr>
          <w:strike/>
          <w:color w:val="FF0000"/>
          <w:lang w:eastAsia="ko-KR"/>
        </w:rPr>
        <w:t>the</w:t>
      </w:r>
      <w:proofErr w:type="spellEnd"/>
      <w:r w:rsidRPr="007665B5">
        <w:rPr>
          <w:strike/>
          <w:color w:val="FF0000"/>
          <w:lang w:eastAsia="ko-KR"/>
        </w:rPr>
        <w:t xml:space="preserve"> </w:t>
      </w:r>
      <w:r w:rsidRPr="00030779">
        <w:rPr>
          <w:lang w:eastAsia="ko-KR"/>
        </w:rPr>
        <w:t>most recent (re-)transmission of the MAC PDU according to clause 5.22.1.3.2:</w:t>
      </w:r>
    </w:p>
    <w:p w14:paraId="7DBE0323" w14:textId="77777777" w:rsidR="007665B5" w:rsidRDefault="007665B5" w:rsidP="007665B5">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7D8B40B6" w14:textId="77777777" w:rsidR="007665B5" w:rsidRDefault="007665B5" w:rsidP="007665B5">
      <w:pPr>
        <w:rPr>
          <w:noProof/>
        </w:rPr>
      </w:pPr>
    </w:p>
    <w:p w14:paraId="623E6EA4" w14:textId="77777777" w:rsidR="007665B5" w:rsidRDefault="007665B5" w:rsidP="007665B5">
      <w:pPr>
        <w:rPr>
          <w:noProof/>
        </w:rPr>
      </w:pPr>
    </w:p>
    <w:p w14:paraId="2431EA9E" w14:textId="1F37F253" w:rsidR="007665B5" w:rsidRDefault="007665B5" w:rsidP="007665B5">
      <w:pPr>
        <w:pBdr>
          <w:top w:val="single" w:sz="4" w:space="1" w:color="auto"/>
          <w:left w:val="single" w:sz="4" w:space="4" w:color="auto"/>
          <w:bottom w:val="single" w:sz="4" w:space="1" w:color="auto"/>
          <w:right w:val="single" w:sz="4" w:space="4" w:color="auto"/>
        </w:pBdr>
        <w:spacing w:after="0"/>
        <w:jc w:val="center"/>
        <w:rPr>
          <w:b/>
          <w:noProof/>
          <w:sz w:val="28"/>
        </w:rPr>
      </w:pPr>
      <w:r>
        <w:rPr>
          <w:b/>
          <w:bCs/>
          <w:noProof/>
        </w:rPr>
        <w:t>3</w:t>
      </w:r>
      <w:r>
        <w:rPr>
          <w:b/>
          <w:noProof/>
          <w:sz w:val="28"/>
          <w:vertAlign w:val="superscript"/>
        </w:rPr>
        <w:t>rd</w:t>
      </w:r>
      <w:r>
        <w:rPr>
          <w:b/>
          <w:noProof/>
          <w:sz w:val="28"/>
        </w:rPr>
        <w:t xml:space="preserve"> </w:t>
      </w:r>
      <w:r w:rsidRPr="00F148BB">
        <w:rPr>
          <w:b/>
          <w:noProof/>
          <w:sz w:val="28"/>
        </w:rPr>
        <w:t>change</w:t>
      </w:r>
    </w:p>
    <w:p w14:paraId="02FB9AE2" w14:textId="77777777" w:rsidR="007665B5" w:rsidRPr="00030779" w:rsidRDefault="007665B5" w:rsidP="007665B5">
      <w:pPr>
        <w:pStyle w:val="Heading6"/>
        <w:rPr>
          <w:rFonts w:eastAsia="Yu Mincho"/>
        </w:rPr>
      </w:pPr>
      <w:bookmarkStart w:id="8" w:name="_Toc46490389"/>
      <w:r w:rsidRPr="00030779">
        <w:rPr>
          <w:rFonts w:eastAsia="Yu Mincho"/>
        </w:rPr>
        <w:t>5.22.1.4.1.3</w:t>
      </w:r>
      <w:r w:rsidRPr="00030779">
        <w:rPr>
          <w:rFonts w:eastAsia="Yu Mincho"/>
        </w:rPr>
        <w:tab/>
      </w:r>
      <w:r w:rsidRPr="00030779">
        <w:rPr>
          <w:lang w:eastAsia="ko-KR"/>
        </w:rPr>
        <w:t xml:space="preserve">Allocation of </w:t>
      </w:r>
      <w:proofErr w:type="spellStart"/>
      <w:r w:rsidRPr="00030779">
        <w:rPr>
          <w:lang w:eastAsia="ko-KR"/>
        </w:rPr>
        <w:t>sidelink</w:t>
      </w:r>
      <w:proofErr w:type="spellEnd"/>
      <w:r w:rsidRPr="00030779">
        <w:rPr>
          <w:lang w:eastAsia="ko-KR"/>
        </w:rPr>
        <w:t xml:space="preserve"> resources</w:t>
      </w:r>
      <w:bookmarkEnd w:id="8"/>
    </w:p>
    <w:p w14:paraId="0971933E" w14:textId="77777777" w:rsidR="007665B5" w:rsidRPr="00030779" w:rsidRDefault="007665B5" w:rsidP="007665B5">
      <w:pPr>
        <w:rPr>
          <w:noProof/>
        </w:rPr>
      </w:pPr>
      <w:r w:rsidRPr="00030779">
        <w:rPr>
          <w:noProof/>
        </w:rPr>
        <w:t>The MAC entity shall for each SCI corresponding to a new transmission:</w:t>
      </w:r>
    </w:p>
    <w:p w14:paraId="652A5B69" w14:textId="77777777" w:rsidR="007665B5" w:rsidRPr="00030779" w:rsidRDefault="007665B5" w:rsidP="007665B5">
      <w:pPr>
        <w:pStyle w:val="B1"/>
        <w:rPr>
          <w:lang w:eastAsia="ko-KR"/>
        </w:rPr>
      </w:pPr>
      <w:r w:rsidRPr="00030779">
        <w:rPr>
          <w:lang w:eastAsia="ko-KR"/>
        </w:rPr>
        <w:t>1&gt;</w:t>
      </w:r>
      <w:r w:rsidRPr="00030779">
        <w:rPr>
          <w:lang w:eastAsia="ko-KR"/>
        </w:rPr>
        <w:tab/>
        <w:t>allocate resources to the logical channels as follows:</w:t>
      </w:r>
    </w:p>
    <w:p w14:paraId="2501AA39" w14:textId="77777777" w:rsidR="007665B5" w:rsidRPr="00030779" w:rsidRDefault="007665B5" w:rsidP="007665B5">
      <w:pPr>
        <w:pStyle w:val="B2"/>
        <w:rPr>
          <w:noProof/>
        </w:rPr>
      </w:pPr>
      <w:r w:rsidRPr="00030779">
        <w:rPr>
          <w:noProof/>
          <w:lang w:eastAsia="ko-KR"/>
        </w:rPr>
        <w:t>2&gt;</w:t>
      </w:r>
      <w:r w:rsidRPr="00030779">
        <w:rPr>
          <w:noProof/>
        </w:rPr>
        <w:tab/>
        <w:t xml:space="preserve">logical channels selected in </w:t>
      </w:r>
      <w:r w:rsidRPr="00030779">
        <w:rPr>
          <w:noProof/>
          <w:lang w:eastAsia="ko-KR"/>
        </w:rPr>
        <w:t>clause</w:t>
      </w:r>
      <w:r w:rsidRPr="00030779">
        <w:rPr>
          <w:noProof/>
        </w:rPr>
        <w:t xml:space="preserve"> </w:t>
      </w:r>
      <w:r w:rsidRPr="00030779">
        <w:rPr>
          <w:rFonts w:eastAsia="Yu Mincho"/>
        </w:rPr>
        <w:t xml:space="preserve">5.22.1.4.1.2 </w:t>
      </w:r>
      <w:r w:rsidRPr="00030779">
        <w:rPr>
          <w:noProof/>
          <w:lang w:eastAsia="ko-KR"/>
        </w:rPr>
        <w:t xml:space="preserve">for the SL grant </w:t>
      </w:r>
      <w:r w:rsidRPr="00030779">
        <w:rPr>
          <w:noProof/>
        </w:rPr>
        <w:t xml:space="preserve">with </w:t>
      </w:r>
      <w:proofErr w:type="spellStart"/>
      <w:r w:rsidRPr="00030779">
        <w:rPr>
          <w:i/>
          <w:lang w:eastAsia="ko-KR"/>
        </w:rPr>
        <w:t>SBj</w:t>
      </w:r>
      <w:proofErr w:type="spellEnd"/>
      <w:r w:rsidRPr="00030779">
        <w:rPr>
          <w:lang w:eastAsia="ko-KR"/>
        </w:rPr>
        <w:t xml:space="preserve"> </w:t>
      </w:r>
      <w:r w:rsidRPr="00030779">
        <w:rPr>
          <w:noProof/>
        </w:rPr>
        <w:t xml:space="preserve">&gt; 0 are allocated resources in a decreasing priority order. If the SL-PBR of a logical channel is set to </w:t>
      </w:r>
      <w:r w:rsidRPr="00030779">
        <w:rPr>
          <w:i/>
          <w:noProof/>
        </w:rPr>
        <w:t>infinity</w:t>
      </w:r>
      <w:r w:rsidRPr="00030779">
        <w:rPr>
          <w:noProof/>
        </w:rPr>
        <w:t>, the MAC entity shall allocate resources for all the data that is available for transmission on the logical channel before meeting the sPBR of the lower priority logical channel(s);</w:t>
      </w:r>
    </w:p>
    <w:p w14:paraId="4BEC0427" w14:textId="77777777" w:rsidR="007665B5" w:rsidRPr="00030779" w:rsidRDefault="007665B5" w:rsidP="007665B5">
      <w:pPr>
        <w:pStyle w:val="B2"/>
        <w:rPr>
          <w:noProof/>
        </w:rPr>
      </w:pPr>
      <w:r w:rsidRPr="00030779">
        <w:rPr>
          <w:noProof/>
          <w:lang w:eastAsia="ko-KR"/>
        </w:rPr>
        <w:t>2&gt;</w:t>
      </w:r>
      <w:r w:rsidRPr="00030779">
        <w:rPr>
          <w:noProof/>
        </w:rPr>
        <w:tab/>
        <w:t xml:space="preserve">decrement </w:t>
      </w:r>
      <w:proofErr w:type="spellStart"/>
      <w:r w:rsidRPr="00030779">
        <w:rPr>
          <w:i/>
          <w:lang w:eastAsia="ko-KR"/>
        </w:rPr>
        <w:t>SBj</w:t>
      </w:r>
      <w:proofErr w:type="spellEnd"/>
      <w:r w:rsidRPr="00030779">
        <w:rPr>
          <w:noProof/>
        </w:rPr>
        <w:t xml:space="preserve"> by the total size of MAC SDUs served to logical channel </w:t>
      </w:r>
      <w:r w:rsidRPr="00030779">
        <w:rPr>
          <w:i/>
        </w:rPr>
        <w:t>j</w:t>
      </w:r>
      <w:r w:rsidRPr="00030779">
        <w:rPr>
          <w:noProof/>
        </w:rPr>
        <w:t xml:space="preserve"> </w:t>
      </w:r>
      <w:r w:rsidRPr="00030779">
        <w:rPr>
          <w:noProof/>
          <w:lang w:eastAsia="ko-KR"/>
        </w:rPr>
        <w:t>above</w:t>
      </w:r>
      <w:r w:rsidRPr="00030779">
        <w:rPr>
          <w:noProof/>
        </w:rPr>
        <w:t>;</w:t>
      </w:r>
    </w:p>
    <w:p w14:paraId="386835E4" w14:textId="77777777" w:rsidR="007665B5" w:rsidRPr="00030779" w:rsidRDefault="007665B5" w:rsidP="007665B5">
      <w:pPr>
        <w:pStyle w:val="B2"/>
        <w:rPr>
          <w:noProof/>
        </w:rPr>
      </w:pPr>
      <w:r w:rsidRPr="00030779">
        <w:rPr>
          <w:noProof/>
          <w:lang w:eastAsia="ko-KR"/>
        </w:rPr>
        <w:t>2&gt;</w:t>
      </w:r>
      <w:r w:rsidRPr="00030779">
        <w:rPr>
          <w:noProof/>
        </w:rPr>
        <w:tab/>
        <w:t xml:space="preserve">if any resources remain, all the logical channels selected in clause </w:t>
      </w:r>
      <w:r w:rsidRPr="00030779">
        <w:rPr>
          <w:rFonts w:eastAsia="Yu Mincho"/>
        </w:rPr>
        <w:t xml:space="preserve">5.22.1.4.1.2 </w:t>
      </w:r>
      <w:r w:rsidRPr="00030779">
        <w:rPr>
          <w:noProof/>
        </w:rPr>
        <w:t xml:space="preserve">are served in a strict decreasing priority order (regardless of the value of </w:t>
      </w:r>
      <w:proofErr w:type="spellStart"/>
      <w:r w:rsidRPr="00030779">
        <w:rPr>
          <w:i/>
          <w:lang w:eastAsia="ko-KR"/>
        </w:rPr>
        <w:t>SBj</w:t>
      </w:r>
      <w:proofErr w:type="spellEnd"/>
      <w:r w:rsidRPr="00030779">
        <w:rPr>
          <w:noProof/>
        </w:rPr>
        <w:t>) until either the data for that logical channel or the SL grant is exhausted, whichever comes first. Logical channels configured with equal priority should be served equally.</w:t>
      </w:r>
    </w:p>
    <w:p w14:paraId="10E850FC" w14:textId="77777777" w:rsidR="007665B5" w:rsidRPr="00030779" w:rsidRDefault="007665B5" w:rsidP="007665B5">
      <w:pPr>
        <w:pStyle w:val="NO"/>
        <w:rPr>
          <w:lang w:eastAsia="ko-KR"/>
        </w:rPr>
      </w:pPr>
      <w:r w:rsidRPr="00030779">
        <w:rPr>
          <w:lang w:eastAsia="ko-KR"/>
        </w:rPr>
        <w:t>NOTE:</w:t>
      </w:r>
      <w:r w:rsidRPr="00030779">
        <w:rPr>
          <w:lang w:eastAsia="ko-KR"/>
        </w:rPr>
        <w:tab/>
        <w:t xml:space="preserve">The value of </w:t>
      </w:r>
      <w:proofErr w:type="spellStart"/>
      <w:r w:rsidRPr="00030779">
        <w:rPr>
          <w:i/>
          <w:lang w:eastAsia="ko-KR"/>
        </w:rPr>
        <w:t>SBj</w:t>
      </w:r>
      <w:proofErr w:type="spellEnd"/>
      <w:r w:rsidRPr="00030779">
        <w:t xml:space="preserve"> </w:t>
      </w:r>
      <w:r w:rsidRPr="00030779">
        <w:rPr>
          <w:lang w:eastAsia="ko-KR"/>
        </w:rPr>
        <w:t>can be negative.</w:t>
      </w:r>
    </w:p>
    <w:p w14:paraId="3B778F44" w14:textId="77777777" w:rsidR="007665B5" w:rsidRPr="00030779" w:rsidRDefault="007665B5" w:rsidP="007665B5">
      <w:pPr>
        <w:rPr>
          <w:lang w:eastAsia="ko-KR"/>
        </w:rPr>
      </w:pPr>
      <w:r w:rsidRPr="00030779">
        <w:rPr>
          <w:lang w:eastAsia="ko-KR"/>
        </w:rPr>
        <w:t>The UE shall also follow the rules below during the SL scheduling procedures above:</w:t>
      </w:r>
    </w:p>
    <w:p w14:paraId="74BFF49F" w14:textId="77777777" w:rsidR="007665B5" w:rsidRPr="00030779" w:rsidRDefault="007665B5" w:rsidP="007665B5">
      <w:pPr>
        <w:pStyle w:val="B1"/>
        <w:rPr>
          <w:lang w:eastAsia="ko-KR"/>
        </w:rPr>
      </w:pPr>
      <w:r w:rsidRPr="00030779">
        <w:rPr>
          <w:lang w:eastAsia="ko-KR"/>
        </w:rPr>
        <w:t>-</w:t>
      </w:r>
      <w:r w:rsidRPr="0003077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3187E90" w14:textId="77777777" w:rsidR="007665B5" w:rsidRPr="00030779" w:rsidRDefault="007665B5" w:rsidP="007665B5">
      <w:pPr>
        <w:pStyle w:val="B1"/>
        <w:rPr>
          <w:lang w:eastAsia="ko-KR"/>
        </w:rPr>
      </w:pPr>
      <w:r w:rsidRPr="00030779">
        <w:rPr>
          <w:lang w:eastAsia="ko-KR"/>
        </w:rPr>
        <w:t>-</w:t>
      </w:r>
      <w:r w:rsidRPr="00030779">
        <w:rPr>
          <w:lang w:eastAsia="ko-KR"/>
        </w:rPr>
        <w:tab/>
        <w:t>if the UE segments an RLC SDU from the logical channel, it shall maximize the size of the segment to fill the grant of the associated MAC entity as much as possible;</w:t>
      </w:r>
    </w:p>
    <w:p w14:paraId="5DBC0518" w14:textId="77777777" w:rsidR="007665B5" w:rsidRPr="00030779" w:rsidRDefault="007665B5" w:rsidP="007665B5">
      <w:pPr>
        <w:pStyle w:val="B1"/>
        <w:rPr>
          <w:lang w:eastAsia="ko-KR"/>
        </w:rPr>
      </w:pPr>
      <w:r w:rsidRPr="00030779">
        <w:rPr>
          <w:lang w:eastAsia="ko-KR"/>
        </w:rPr>
        <w:t>-</w:t>
      </w:r>
      <w:r w:rsidRPr="00030779">
        <w:rPr>
          <w:lang w:eastAsia="ko-KR"/>
        </w:rPr>
        <w:tab/>
        <w:t>the UE should maximise the transmission of data;</w:t>
      </w:r>
    </w:p>
    <w:p w14:paraId="111C5F10" w14:textId="77777777" w:rsidR="007665B5" w:rsidRPr="00030779" w:rsidRDefault="007665B5" w:rsidP="007665B5">
      <w:pPr>
        <w:pStyle w:val="B1"/>
        <w:rPr>
          <w:lang w:eastAsia="ko-KR"/>
        </w:rPr>
      </w:pPr>
      <w:r w:rsidRPr="00030779">
        <w:rPr>
          <w:lang w:eastAsia="ko-KR"/>
        </w:rPr>
        <w:lastRenderedPageBreak/>
        <w:t>-</w:t>
      </w:r>
      <w:r w:rsidRPr="00030779">
        <w:rPr>
          <w:lang w:eastAsia="ko-KR"/>
        </w:rPr>
        <w:tab/>
        <w:t xml:space="preserve">if the MAC entity is given a </w:t>
      </w:r>
      <w:proofErr w:type="spellStart"/>
      <w:r w:rsidRPr="00030779">
        <w:rPr>
          <w:lang w:eastAsia="ko-KR"/>
        </w:rPr>
        <w:t>sidelink</w:t>
      </w:r>
      <w:proofErr w:type="spellEnd"/>
      <w:r w:rsidRPr="00030779">
        <w:rPr>
          <w:lang w:eastAsia="ko-KR"/>
        </w:rPr>
        <w:t xml:space="preserve"> grant size that is equal to or larger than 12 bytes while having data available and allowed (according to clause 5.22.1.4.1) for transmission, the MAC entity shall not transmit only padding;</w:t>
      </w:r>
    </w:p>
    <w:p w14:paraId="08779E2A" w14:textId="77777777" w:rsidR="007665B5" w:rsidRPr="00030779" w:rsidRDefault="007665B5" w:rsidP="007665B5">
      <w:pPr>
        <w:pStyle w:val="B1"/>
        <w:rPr>
          <w:rFonts w:eastAsia="Malgun Gothic"/>
          <w:lang w:eastAsia="ko-KR"/>
        </w:rPr>
      </w:pPr>
      <w:r w:rsidRPr="00030779">
        <w:rPr>
          <w:rFonts w:eastAsia="Malgun Gothic"/>
          <w:lang w:eastAsia="ko-KR"/>
        </w:rPr>
        <w:t>-</w:t>
      </w:r>
      <w:r w:rsidRPr="00030779">
        <w:rPr>
          <w:rFonts w:eastAsia="Malgun Gothic"/>
          <w:lang w:eastAsia="ko-KR"/>
        </w:rPr>
        <w:tab/>
        <w:t xml:space="preserve">A logical channel configured with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set to </w:t>
      </w:r>
      <w:r w:rsidRPr="00030779">
        <w:rPr>
          <w:rFonts w:eastAsia="Malgun Gothic"/>
          <w:i/>
          <w:lang w:eastAsia="ko-KR"/>
        </w:rPr>
        <w:t>enabled</w:t>
      </w:r>
      <w:r w:rsidRPr="00030779">
        <w:rPr>
          <w:rFonts w:eastAsia="Malgun Gothic"/>
          <w:lang w:eastAsia="ko-KR"/>
        </w:rPr>
        <w:t xml:space="preserve"> and a logical channel configured with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set to </w:t>
      </w:r>
      <w:r w:rsidRPr="00030779">
        <w:rPr>
          <w:rFonts w:eastAsia="Malgun Gothic"/>
          <w:i/>
          <w:lang w:eastAsia="ko-KR"/>
        </w:rPr>
        <w:t>disabled</w:t>
      </w:r>
      <w:r w:rsidRPr="00030779">
        <w:rPr>
          <w:rFonts w:eastAsia="Malgun Gothic"/>
          <w:lang w:eastAsia="ko-KR"/>
        </w:rPr>
        <w:t xml:space="preserve"> cannot be multiplexed into the same MAC PDU.</w:t>
      </w:r>
    </w:p>
    <w:p w14:paraId="6FFB7152" w14:textId="77777777" w:rsidR="007665B5" w:rsidRPr="00030779" w:rsidRDefault="007665B5" w:rsidP="007665B5">
      <w:pPr>
        <w:rPr>
          <w:lang w:eastAsia="ko-KR"/>
        </w:rPr>
      </w:pPr>
      <w:r w:rsidRPr="00030779">
        <w:rPr>
          <w:lang w:eastAsia="ko-KR"/>
        </w:rPr>
        <w:t>The MAC entity shall not generate a MAC PDU for the HARQ entity if the following conditions are satisfied:</w:t>
      </w:r>
    </w:p>
    <w:p w14:paraId="1C373C3F" w14:textId="77777777" w:rsidR="007665B5" w:rsidRPr="00030779" w:rsidRDefault="007665B5" w:rsidP="007665B5">
      <w:pPr>
        <w:pStyle w:val="B1"/>
        <w:rPr>
          <w:lang w:eastAsia="ko-KR"/>
        </w:rPr>
      </w:pPr>
      <w:r w:rsidRPr="00030779">
        <w:rPr>
          <w:lang w:eastAsia="ko-KR"/>
        </w:rPr>
        <w:t>-</w:t>
      </w:r>
      <w:r w:rsidRPr="00030779">
        <w:rPr>
          <w:lang w:eastAsia="ko-KR"/>
        </w:rPr>
        <w:tab/>
        <w:t xml:space="preserve">there is no </w:t>
      </w:r>
      <w:proofErr w:type="spellStart"/>
      <w:r w:rsidRPr="00030779">
        <w:rPr>
          <w:lang w:eastAsia="ko-KR"/>
        </w:rPr>
        <w:t>Sidelink</w:t>
      </w:r>
      <w:proofErr w:type="spellEnd"/>
      <w:r w:rsidRPr="00030779">
        <w:rPr>
          <w:lang w:eastAsia="ko-KR"/>
        </w:rPr>
        <w:t xml:space="preserve"> CSI Reporting MAC CE generated for this PSSCH transmission as specified in clause 5.22.1.7; and</w:t>
      </w:r>
    </w:p>
    <w:p w14:paraId="0E0EEE45" w14:textId="77777777" w:rsidR="007665B5" w:rsidRPr="00030779" w:rsidRDefault="007665B5" w:rsidP="007665B5">
      <w:pPr>
        <w:pStyle w:val="B1"/>
        <w:rPr>
          <w:lang w:eastAsia="ko-KR"/>
        </w:rPr>
      </w:pPr>
      <w:r w:rsidRPr="00030779">
        <w:rPr>
          <w:lang w:eastAsia="ko-KR"/>
        </w:rPr>
        <w:t>-</w:t>
      </w:r>
      <w:r w:rsidRPr="00030779">
        <w:rPr>
          <w:lang w:eastAsia="ko-KR"/>
        </w:rPr>
        <w:tab/>
        <w:t>the MAC PDU includes zero MAC SDUs.</w:t>
      </w:r>
    </w:p>
    <w:p w14:paraId="6DD77513" w14:textId="1E4F55A2" w:rsidR="007665B5" w:rsidRPr="00030779" w:rsidRDefault="007665B5" w:rsidP="007665B5">
      <w:pPr>
        <w:rPr>
          <w:lang w:eastAsia="ko-KR"/>
        </w:rPr>
      </w:pPr>
      <w:r w:rsidRPr="007665B5">
        <w:rPr>
          <w:strike/>
          <w:color w:val="FF0000"/>
          <w:lang w:eastAsia="ko-KR"/>
        </w:rPr>
        <w:t>Logical channels</w:t>
      </w:r>
      <w:r w:rsidRPr="007665B5">
        <w:rPr>
          <w:color w:val="FF0000"/>
          <w:lang w:eastAsia="ko-KR"/>
        </w:rPr>
        <w:t xml:space="preserve"> Data </w:t>
      </w:r>
      <w:r w:rsidRPr="00030779">
        <w:rPr>
          <w:lang w:eastAsia="ko-KR"/>
        </w:rPr>
        <w:t>shall be prioritised in accordance with the following order (highest priority listed first):</w:t>
      </w:r>
    </w:p>
    <w:p w14:paraId="7DB359F4" w14:textId="77777777" w:rsidR="007665B5" w:rsidRPr="00030779" w:rsidRDefault="007665B5" w:rsidP="007665B5">
      <w:pPr>
        <w:pStyle w:val="B1"/>
        <w:rPr>
          <w:lang w:eastAsia="ko-KR"/>
        </w:rPr>
      </w:pPr>
      <w:r w:rsidRPr="00030779">
        <w:rPr>
          <w:lang w:eastAsia="ko-KR"/>
        </w:rPr>
        <w:t>-</w:t>
      </w:r>
      <w:r w:rsidRPr="00030779">
        <w:rPr>
          <w:lang w:eastAsia="ko-KR"/>
        </w:rPr>
        <w:tab/>
        <w:t>data from SCCH;</w:t>
      </w:r>
    </w:p>
    <w:p w14:paraId="648ECFD0" w14:textId="77777777" w:rsidR="007665B5" w:rsidRPr="00030779" w:rsidRDefault="007665B5" w:rsidP="007665B5">
      <w:pPr>
        <w:pStyle w:val="B1"/>
        <w:rPr>
          <w:lang w:eastAsia="ko-KR"/>
        </w:rPr>
      </w:pPr>
      <w:r w:rsidRPr="00030779">
        <w:rPr>
          <w:lang w:eastAsia="ko-KR"/>
        </w:rPr>
        <w:t>-</w:t>
      </w:r>
      <w:r w:rsidRPr="00030779">
        <w:rPr>
          <w:lang w:eastAsia="ko-KR"/>
        </w:rPr>
        <w:tab/>
      </w:r>
      <w:proofErr w:type="spellStart"/>
      <w:r w:rsidRPr="00030779">
        <w:rPr>
          <w:lang w:eastAsia="ko-KR"/>
        </w:rPr>
        <w:t>Sidelink</w:t>
      </w:r>
      <w:proofErr w:type="spellEnd"/>
      <w:r w:rsidRPr="00030779">
        <w:rPr>
          <w:lang w:eastAsia="ko-KR"/>
        </w:rPr>
        <w:t xml:space="preserve"> CSI Reporting MAC CE;</w:t>
      </w:r>
    </w:p>
    <w:p w14:paraId="55C7473C" w14:textId="77777777" w:rsidR="007665B5" w:rsidRPr="00030779" w:rsidRDefault="007665B5" w:rsidP="007665B5">
      <w:pPr>
        <w:pStyle w:val="B1"/>
        <w:rPr>
          <w:lang w:eastAsia="ko-KR"/>
        </w:rPr>
      </w:pPr>
      <w:r w:rsidRPr="00030779">
        <w:rPr>
          <w:lang w:eastAsia="ko-KR"/>
        </w:rPr>
        <w:t>-</w:t>
      </w:r>
      <w:r w:rsidRPr="00030779">
        <w:rPr>
          <w:lang w:eastAsia="ko-KR"/>
        </w:rPr>
        <w:tab/>
        <w:t>data from any STCH.</w:t>
      </w:r>
    </w:p>
    <w:p w14:paraId="415F3D43" w14:textId="0D09EB6C" w:rsidR="007665B5" w:rsidRDefault="007665B5" w:rsidP="00A764F0">
      <w:pPr>
        <w:rPr>
          <w:noProof/>
        </w:rPr>
      </w:pPr>
    </w:p>
    <w:p w14:paraId="50994981" w14:textId="23A5A757" w:rsidR="007665B5" w:rsidRDefault="007665B5" w:rsidP="00A764F0">
      <w:pPr>
        <w:rPr>
          <w:noProof/>
        </w:rPr>
      </w:pPr>
    </w:p>
    <w:p w14:paraId="2C84493E" w14:textId="77777777" w:rsidR="007665B5" w:rsidRDefault="007665B5" w:rsidP="007665B5">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25118767" w14:textId="77777777" w:rsidR="007665B5" w:rsidRDefault="007665B5" w:rsidP="00A764F0">
      <w:pPr>
        <w:rPr>
          <w:noProof/>
        </w:rPr>
      </w:pPr>
    </w:p>
    <w:sectPr w:rsidR="007665B5" w:rsidSect="006D5A2E">
      <w:headerReference w:type="even" r:id="rId15"/>
      <w:headerReference w:type="default" r:id="rId16"/>
      <w:headerReference w:type="first" r:id="rId17"/>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DCCC7" w14:textId="77777777" w:rsidR="00DD5348" w:rsidRDefault="00DD5348">
      <w:r>
        <w:separator/>
      </w:r>
    </w:p>
  </w:endnote>
  <w:endnote w:type="continuationSeparator" w:id="0">
    <w:p w14:paraId="40A6BFE0" w14:textId="77777777" w:rsidR="00DD5348" w:rsidRDefault="00DD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0BFCE" w14:textId="77777777" w:rsidR="00DD5348" w:rsidRDefault="00DD5348">
      <w:r>
        <w:separator/>
      </w:r>
    </w:p>
  </w:footnote>
  <w:footnote w:type="continuationSeparator" w:id="0">
    <w:p w14:paraId="51F36414" w14:textId="77777777" w:rsidR="00DD5348" w:rsidRDefault="00DD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205B19" w:rsidRDefault="00205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205B19" w:rsidRDefault="00205B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205B19" w:rsidRDefault="00205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61428"/>
    <w:multiLevelType w:val="hybridMultilevel"/>
    <w:tmpl w:val="CDD4B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9FB1A6A"/>
    <w:multiLevelType w:val="hybridMultilevel"/>
    <w:tmpl w:val="09E6F996"/>
    <w:lvl w:ilvl="0" w:tplc="A4ACEA70">
      <w:start w:val="1"/>
      <w:numFmt w:val="bullet"/>
      <w:lvlText w:val="•"/>
      <w:lvlJc w:val="left"/>
      <w:pPr>
        <w:tabs>
          <w:tab w:val="num" w:pos="720"/>
        </w:tabs>
        <w:ind w:left="720" w:hanging="360"/>
      </w:pPr>
      <w:rPr>
        <w:rFonts w:ascii="Arial" w:hAnsi="Arial" w:hint="default"/>
      </w:rPr>
    </w:lvl>
    <w:lvl w:ilvl="1" w:tplc="517EDB30">
      <w:start w:val="1"/>
      <w:numFmt w:val="bullet"/>
      <w:lvlText w:val="•"/>
      <w:lvlJc w:val="left"/>
      <w:pPr>
        <w:tabs>
          <w:tab w:val="num" w:pos="1440"/>
        </w:tabs>
        <w:ind w:left="1440" w:hanging="360"/>
      </w:pPr>
      <w:rPr>
        <w:rFonts w:ascii="Arial" w:hAnsi="Arial" w:hint="default"/>
      </w:rPr>
    </w:lvl>
    <w:lvl w:ilvl="2" w:tplc="7DF2447C" w:tentative="1">
      <w:start w:val="1"/>
      <w:numFmt w:val="bullet"/>
      <w:lvlText w:val="•"/>
      <w:lvlJc w:val="left"/>
      <w:pPr>
        <w:tabs>
          <w:tab w:val="num" w:pos="2160"/>
        </w:tabs>
        <w:ind w:left="2160" w:hanging="360"/>
      </w:pPr>
      <w:rPr>
        <w:rFonts w:ascii="Arial" w:hAnsi="Arial" w:hint="default"/>
      </w:rPr>
    </w:lvl>
    <w:lvl w:ilvl="3" w:tplc="ACCA4974" w:tentative="1">
      <w:start w:val="1"/>
      <w:numFmt w:val="bullet"/>
      <w:lvlText w:val="•"/>
      <w:lvlJc w:val="left"/>
      <w:pPr>
        <w:tabs>
          <w:tab w:val="num" w:pos="2880"/>
        </w:tabs>
        <w:ind w:left="2880" w:hanging="360"/>
      </w:pPr>
      <w:rPr>
        <w:rFonts w:ascii="Arial" w:hAnsi="Arial" w:hint="default"/>
      </w:rPr>
    </w:lvl>
    <w:lvl w:ilvl="4" w:tplc="73DEA346" w:tentative="1">
      <w:start w:val="1"/>
      <w:numFmt w:val="bullet"/>
      <w:lvlText w:val="•"/>
      <w:lvlJc w:val="left"/>
      <w:pPr>
        <w:tabs>
          <w:tab w:val="num" w:pos="3600"/>
        </w:tabs>
        <w:ind w:left="3600" w:hanging="360"/>
      </w:pPr>
      <w:rPr>
        <w:rFonts w:ascii="Arial" w:hAnsi="Arial" w:hint="default"/>
      </w:rPr>
    </w:lvl>
    <w:lvl w:ilvl="5" w:tplc="3404F58A" w:tentative="1">
      <w:start w:val="1"/>
      <w:numFmt w:val="bullet"/>
      <w:lvlText w:val="•"/>
      <w:lvlJc w:val="left"/>
      <w:pPr>
        <w:tabs>
          <w:tab w:val="num" w:pos="4320"/>
        </w:tabs>
        <w:ind w:left="4320" w:hanging="360"/>
      </w:pPr>
      <w:rPr>
        <w:rFonts w:ascii="Arial" w:hAnsi="Arial" w:hint="default"/>
      </w:rPr>
    </w:lvl>
    <w:lvl w:ilvl="6" w:tplc="5B7E491A" w:tentative="1">
      <w:start w:val="1"/>
      <w:numFmt w:val="bullet"/>
      <w:lvlText w:val="•"/>
      <w:lvlJc w:val="left"/>
      <w:pPr>
        <w:tabs>
          <w:tab w:val="num" w:pos="5040"/>
        </w:tabs>
        <w:ind w:left="5040" w:hanging="360"/>
      </w:pPr>
      <w:rPr>
        <w:rFonts w:ascii="Arial" w:hAnsi="Arial" w:hint="default"/>
      </w:rPr>
    </w:lvl>
    <w:lvl w:ilvl="7" w:tplc="B99C3C0C" w:tentative="1">
      <w:start w:val="1"/>
      <w:numFmt w:val="bullet"/>
      <w:lvlText w:val="•"/>
      <w:lvlJc w:val="left"/>
      <w:pPr>
        <w:tabs>
          <w:tab w:val="num" w:pos="5760"/>
        </w:tabs>
        <w:ind w:left="5760" w:hanging="360"/>
      </w:pPr>
      <w:rPr>
        <w:rFonts w:ascii="Arial" w:hAnsi="Arial" w:hint="default"/>
      </w:rPr>
    </w:lvl>
    <w:lvl w:ilvl="8" w:tplc="05A28E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41C75"/>
    <w:multiLevelType w:val="hybridMultilevel"/>
    <w:tmpl w:val="599C1EA6"/>
    <w:lvl w:ilvl="0" w:tplc="39A4B3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34F714EA"/>
    <w:multiLevelType w:val="hybridMultilevel"/>
    <w:tmpl w:val="EC4CB516"/>
    <w:lvl w:ilvl="0" w:tplc="EF9848D2">
      <w:start w:val="1"/>
      <w:numFmt w:val="decimal"/>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39924E65"/>
    <w:multiLevelType w:val="hybridMultilevel"/>
    <w:tmpl w:val="3A1A71E4"/>
    <w:lvl w:ilvl="0" w:tplc="72243D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B2192D"/>
    <w:multiLevelType w:val="hybridMultilevel"/>
    <w:tmpl w:val="FF1A57AC"/>
    <w:lvl w:ilvl="0" w:tplc="DDEAEC7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5FC12C67"/>
    <w:multiLevelType w:val="hybridMultilevel"/>
    <w:tmpl w:val="2EFCD796"/>
    <w:lvl w:ilvl="0" w:tplc="33C8F6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7323DD"/>
    <w:multiLevelType w:val="hybridMultilevel"/>
    <w:tmpl w:val="2E92DE52"/>
    <w:lvl w:ilvl="0" w:tplc="A8762394">
      <w:start w:val="1"/>
      <w:numFmt w:val="bullet"/>
      <w:lvlText w:val="–"/>
      <w:lvlJc w:val="left"/>
      <w:pPr>
        <w:tabs>
          <w:tab w:val="num" w:pos="720"/>
        </w:tabs>
        <w:ind w:left="720" w:hanging="360"/>
      </w:pPr>
      <w:rPr>
        <w:rFonts w:ascii="Intel Clear" w:hAnsi="Intel Clear" w:hint="default"/>
      </w:rPr>
    </w:lvl>
    <w:lvl w:ilvl="1" w:tplc="63C2A0AE" w:tentative="1">
      <w:start w:val="1"/>
      <w:numFmt w:val="bullet"/>
      <w:lvlText w:val="–"/>
      <w:lvlJc w:val="left"/>
      <w:pPr>
        <w:tabs>
          <w:tab w:val="num" w:pos="1440"/>
        </w:tabs>
        <w:ind w:left="1440" w:hanging="360"/>
      </w:pPr>
      <w:rPr>
        <w:rFonts w:ascii="Intel Clear" w:hAnsi="Intel Clear" w:hint="default"/>
      </w:rPr>
    </w:lvl>
    <w:lvl w:ilvl="2" w:tplc="DDB2933E">
      <w:start w:val="1"/>
      <w:numFmt w:val="bullet"/>
      <w:lvlText w:val="–"/>
      <w:lvlJc w:val="left"/>
      <w:pPr>
        <w:tabs>
          <w:tab w:val="num" w:pos="2160"/>
        </w:tabs>
        <w:ind w:left="2160" w:hanging="360"/>
      </w:pPr>
      <w:rPr>
        <w:rFonts w:ascii="Intel Clear" w:hAnsi="Intel Clear" w:hint="default"/>
      </w:rPr>
    </w:lvl>
    <w:lvl w:ilvl="3" w:tplc="5B4CDEA4" w:tentative="1">
      <w:start w:val="1"/>
      <w:numFmt w:val="bullet"/>
      <w:lvlText w:val="–"/>
      <w:lvlJc w:val="left"/>
      <w:pPr>
        <w:tabs>
          <w:tab w:val="num" w:pos="2880"/>
        </w:tabs>
        <w:ind w:left="2880" w:hanging="360"/>
      </w:pPr>
      <w:rPr>
        <w:rFonts w:ascii="Intel Clear" w:hAnsi="Intel Clear" w:hint="default"/>
      </w:rPr>
    </w:lvl>
    <w:lvl w:ilvl="4" w:tplc="D466F094" w:tentative="1">
      <w:start w:val="1"/>
      <w:numFmt w:val="bullet"/>
      <w:lvlText w:val="–"/>
      <w:lvlJc w:val="left"/>
      <w:pPr>
        <w:tabs>
          <w:tab w:val="num" w:pos="3600"/>
        </w:tabs>
        <w:ind w:left="3600" w:hanging="360"/>
      </w:pPr>
      <w:rPr>
        <w:rFonts w:ascii="Intel Clear" w:hAnsi="Intel Clear" w:hint="default"/>
      </w:rPr>
    </w:lvl>
    <w:lvl w:ilvl="5" w:tplc="FCF6FC28" w:tentative="1">
      <w:start w:val="1"/>
      <w:numFmt w:val="bullet"/>
      <w:lvlText w:val="–"/>
      <w:lvlJc w:val="left"/>
      <w:pPr>
        <w:tabs>
          <w:tab w:val="num" w:pos="4320"/>
        </w:tabs>
        <w:ind w:left="4320" w:hanging="360"/>
      </w:pPr>
      <w:rPr>
        <w:rFonts w:ascii="Intel Clear" w:hAnsi="Intel Clear" w:hint="default"/>
      </w:rPr>
    </w:lvl>
    <w:lvl w:ilvl="6" w:tplc="256AE0DE" w:tentative="1">
      <w:start w:val="1"/>
      <w:numFmt w:val="bullet"/>
      <w:lvlText w:val="–"/>
      <w:lvlJc w:val="left"/>
      <w:pPr>
        <w:tabs>
          <w:tab w:val="num" w:pos="5040"/>
        </w:tabs>
        <w:ind w:left="5040" w:hanging="360"/>
      </w:pPr>
      <w:rPr>
        <w:rFonts w:ascii="Intel Clear" w:hAnsi="Intel Clear" w:hint="default"/>
      </w:rPr>
    </w:lvl>
    <w:lvl w:ilvl="7" w:tplc="65A6085A" w:tentative="1">
      <w:start w:val="1"/>
      <w:numFmt w:val="bullet"/>
      <w:lvlText w:val="–"/>
      <w:lvlJc w:val="left"/>
      <w:pPr>
        <w:tabs>
          <w:tab w:val="num" w:pos="5760"/>
        </w:tabs>
        <w:ind w:left="5760" w:hanging="360"/>
      </w:pPr>
      <w:rPr>
        <w:rFonts w:ascii="Intel Clear" w:hAnsi="Intel Clear" w:hint="default"/>
      </w:rPr>
    </w:lvl>
    <w:lvl w:ilvl="8" w:tplc="B252941A" w:tentative="1">
      <w:start w:val="1"/>
      <w:numFmt w:val="bullet"/>
      <w:lvlText w:val="–"/>
      <w:lvlJc w:val="left"/>
      <w:pPr>
        <w:tabs>
          <w:tab w:val="num" w:pos="6480"/>
        </w:tabs>
        <w:ind w:left="6480" w:hanging="360"/>
      </w:pPr>
      <w:rPr>
        <w:rFonts w:ascii="Intel Clear" w:hAnsi="Intel Clear" w:hint="default"/>
      </w:rPr>
    </w:lvl>
  </w:abstractNum>
  <w:abstractNum w:abstractNumId="1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2"/>
  </w:num>
  <w:num w:numId="9">
    <w:abstractNumId w:val="0"/>
  </w:num>
  <w:num w:numId="10">
    <w:abstractNumId w:val="5"/>
  </w:num>
  <w:num w:numId="11">
    <w:abstractNumId w:val="8"/>
  </w:num>
  <w:num w:numId="12">
    <w:abstractNumId w:val="7"/>
  </w:num>
  <w:num w:numId="13">
    <w:abstractNumId w:val="13"/>
  </w:num>
  <w:num w:numId="14">
    <w:abstractNumId w:val="3"/>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10"/>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A6"/>
    <w:rsid w:val="00004DEB"/>
    <w:rsid w:val="0000510E"/>
    <w:rsid w:val="000127C6"/>
    <w:rsid w:val="00013C34"/>
    <w:rsid w:val="00022E4A"/>
    <w:rsid w:val="000308FA"/>
    <w:rsid w:val="00031D6C"/>
    <w:rsid w:val="0003419F"/>
    <w:rsid w:val="00034C9F"/>
    <w:rsid w:val="00042016"/>
    <w:rsid w:val="000429F7"/>
    <w:rsid w:val="00043C0A"/>
    <w:rsid w:val="000470F5"/>
    <w:rsid w:val="000531DA"/>
    <w:rsid w:val="00053421"/>
    <w:rsid w:val="00057C72"/>
    <w:rsid w:val="00062DDF"/>
    <w:rsid w:val="0006464C"/>
    <w:rsid w:val="00065471"/>
    <w:rsid w:val="00067580"/>
    <w:rsid w:val="000755F7"/>
    <w:rsid w:val="00083BC9"/>
    <w:rsid w:val="00085AB6"/>
    <w:rsid w:val="00085DDD"/>
    <w:rsid w:val="00085FE4"/>
    <w:rsid w:val="0008698D"/>
    <w:rsid w:val="0009079E"/>
    <w:rsid w:val="00091500"/>
    <w:rsid w:val="0009511E"/>
    <w:rsid w:val="00095940"/>
    <w:rsid w:val="000972D8"/>
    <w:rsid w:val="000A4730"/>
    <w:rsid w:val="000A6394"/>
    <w:rsid w:val="000B0694"/>
    <w:rsid w:val="000B1523"/>
    <w:rsid w:val="000B418C"/>
    <w:rsid w:val="000B4602"/>
    <w:rsid w:val="000B7FED"/>
    <w:rsid w:val="000C038A"/>
    <w:rsid w:val="000C2223"/>
    <w:rsid w:val="000C2439"/>
    <w:rsid w:val="000C599D"/>
    <w:rsid w:val="000C6598"/>
    <w:rsid w:val="000C727C"/>
    <w:rsid w:val="000D3F2C"/>
    <w:rsid w:val="000D6AFA"/>
    <w:rsid w:val="000E3B64"/>
    <w:rsid w:val="000E69B6"/>
    <w:rsid w:val="000E7DE0"/>
    <w:rsid w:val="000F5F0B"/>
    <w:rsid w:val="000F7D84"/>
    <w:rsid w:val="00103D01"/>
    <w:rsid w:val="0010757D"/>
    <w:rsid w:val="0010782D"/>
    <w:rsid w:val="00115441"/>
    <w:rsid w:val="00115A14"/>
    <w:rsid w:val="0012402E"/>
    <w:rsid w:val="00126551"/>
    <w:rsid w:val="00126E56"/>
    <w:rsid w:val="0013340E"/>
    <w:rsid w:val="00133D8E"/>
    <w:rsid w:val="001404AC"/>
    <w:rsid w:val="00142A87"/>
    <w:rsid w:val="00142B58"/>
    <w:rsid w:val="00144201"/>
    <w:rsid w:val="0014580B"/>
    <w:rsid w:val="00145D43"/>
    <w:rsid w:val="00153A6B"/>
    <w:rsid w:val="00153D53"/>
    <w:rsid w:val="00153EB8"/>
    <w:rsid w:val="0015454A"/>
    <w:rsid w:val="001549F8"/>
    <w:rsid w:val="00154D6D"/>
    <w:rsid w:val="00156C65"/>
    <w:rsid w:val="00157B33"/>
    <w:rsid w:val="00161152"/>
    <w:rsid w:val="00166233"/>
    <w:rsid w:val="0016629C"/>
    <w:rsid w:val="00166AB8"/>
    <w:rsid w:val="0017482A"/>
    <w:rsid w:val="0017492B"/>
    <w:rsid w:val="00175971"/>
    <w:rsid w:val="0018401A"/>
    <w:rsid w:val="00186CB8"/>
    <w:rsid w:val="00192C46"/>
    <w:rsid w:val="001A08B3"/>
    <w:rsid w:val="001A297A"/>
    <w:rsid w:val="001A2F68"/>
    <w:rsid w:val="001A7B60"/>
    <w:rsid w:val="001B17F6"/>
    <w:rsid w:val="001B189F"/>
    <w:rsid w:val="001B52F0"/>
    <w:rsid w:val="001B539E"/>
    <w:rsid w:val="001B67EC"/>
    <w:rsid w:val="001B7288"/>
    <w:rsid w:val="001B7A65"/>
    <w:rsid w:val="001C6100"/>
    <w:rsid w:val="001C677D"/>
    <w:rsid w:val="001D016B"/>
    <w:rsid w:val="001D1DFD"/>
    <w:rsid w:val="001D23F4"/>
    <w:rsid w:val="001D29BC"/>
    <w:rsid w:val="001D52F2"/>
    <w:rsid w:val="001D589B"/>
    <w:rsid w:val="001D79B3"/>
    <w:rsid w:val="001E1974"/>
    <w:rsid w:val="001E2499"/>
    <w:rsid w:val="001E41F3"/>
    <w:rsid w:val="001E7247"/>
    <w:rsid w:val="001F442B"/>
    <w:rsid w:val="0020048B"/>
    <w:rsid w:val="00201451"/>
    <w:rsid w:val="00201ECC"/>
    <w:rsid w:val="00201FC1"/>
    <w:rsid w:val="0020297C"/>
    <w:rsid w:val="00203FAB"/>
    <w:rsid w:val="00205B19"/>
    <w:rsid w:val="0021056B"/>
    <w:rsid w:val="00220343"/>
    <w:rsid w:val="00224274"/>
    <w:rsid w:val="00224E42"/>
    <w:rsid w:val="00225514"/>
    <w:rsid w:val="00240706"/>
    <w:rsid w:val="00242745"/>
    <w:rsid w:val="00243199"/>
    <w:rsid w:val="00246FDF"/>
    <w:rsid w:val="00251231"/>
    <w:rsid w:val="002513F4"/>
    <w:rsid w:val="00253F92"/>
    <w:rsid w:val="0026004D"/>
    <w:rsid w:val="002640DD"/>
    <w:rsid w:val="00266EE9"/>
    <w:rsid w:val="002675E5"/>
    <w:rsid w:val="0027217A"/>
    <w:rsid w:val="00272771"/>
    <w:rsid w:val="00274D70"/>
    <w:rsid w:val="00275D12"/>
    <w:rsid w:val="0028266A"/>
    <w:rsid w:val="002843FD"/>
    <w:rsid w:val="0028459F"/>
    <w:rsid w:val="00284E06"/>
    <w:rsid w:val="00284FEB"/>
    <w:rsid w:val="00286085"/>
    <w:rsid w:val="002860C4"/>
    <w:rsid w:val="002A26ED"/>
    <w:rsid w:val="002B5741"/>
    <w:rsid w:val="002B57E2"/>
    <w:rsid w:val="002B5C89"/>
    <w:rsid w:val="002C2B31"/>
    <w:rsid w:val="002C49AE"/>
    <w:rsid w:val="002C770A"/>
    <w:rsid w:val="002D28FB"/>
    <w:rsid w:val="002D41AF"/>
    <w:rsid w:val="002D6679"/>
    <w:rsid w:val="002D699F"/>
    <w:rsid w:val="002E0960"/>
    <w:rsid w:val="002F1D40"/>
    <w:rsid w:val="002F2E7B"/>
    <w:rsid w:val="002F5800"/>
    <w:rsid w:val="003005B2"/>
    <w:rsid w:val="003013B8"/>
    <w:rsid w:val="00301EAE"/>
    <w:rsid w:val="00305409"/>
    <w:rsid w:val="00307040"/>
    <w:rsid w:val="00313604"/>
    <w:rsid w:val="003156F0"/>
    <w:rsid w:val="003160D3"/>
    <w:rsid w:val="00316CFF"/>
    <w:rsid w:val="00320C5E"/>
    <w:rsid w:val="0032229A"/>
    <w:rsid w:val="003225AA"/>
    <w:rsid w:val="00326EB9"/>
    <w:rsid w:val="00330C50"/>
    <w:rsid w:val="00331818"/>
    <w:rsid w:val="003362DA"/>
    <w:rsid w:val="00340497"/>
    <w:rsid w:val="003414C2"/>
    <w:rsid w:val="00341EFA"/>
    <w:rsid w:val="003421E7"/>
    <w:rsid w:val="003469A7"/>
    <w:rsid w:val="00347B4A"/>
    <w:rsid w:val="00351349"/>
    <w:rsid w:val="003534F6"/>
    <w:rsid w:val="003552FB"/>
    <w:rsid w:val="00356CE9"/>
    <w:rsid w:val="00357325"/>
    <w:rsid w:val="003579A2"/>
    <w:rsid w:val="00360533"/>
    <w:rsid w:val="003609EF"/>
    <w:rsid w:val="0036231A"/>
    <w:rsid w:val="00364941"/>
    <w:rsid w:val="00367C3A"/>
    <w:rsid w:val="003727AF"/>
    <w:rsid w:val="003742AF"/>
    <w:rsid w:val="00374DD4"/>
    <w:rsid w:val="003808DC"/>
    <w:rsid w:val="0038691C"/>
    <w:rsid w:val="00393248"/>
    <w:rsid w:val="003A0782"/>
    <w:rsid w:val="003B1E30"/>
    <w:rsid w:val="003B4EDF"/>
    <w:rsid w:val="003C01D7"/>
    <w:rsid w:val="003C20A4"/>
    <w:rsid w:val="003C2181"/>
    <w:rsid w:val="003C2BAB"/>
    <w:rsid w:val="003C3BA0"/>
    <w:rsid w:val="003C5A47"/>
    <w:rsid w:val="003D0AB7"/>
    <w:rsid w:val="003D3758"/>
    <w:rsid w:val="003D3793"/>
    <w:rsid w:val="003D4C8E"/>
    <w:rsid w:val="003D675F"/>
    <w:rsid w:val="003E115A"/>
    <w:rsid w:val="003E1A36"/>
    <w:rsid w:val="003E2447"/>
    <w:rsid w:val="003E78A4"/>
    <w:rsid w:val="003F00E4"/>
    <w:rsid w:val="00403644"/>
    <w:rsid w:val="00407154"/>
    <w:rsid w:val="00410371"/>
    <w:rsid w:val="004131DA"/>
    <w:rsid w:val="00413FED"/>
    <w:rsid w:val="00416101"/>
    <w:rsid w:val="00420558"/>
    <w:rsid w:val="00420B4A"/>
    <w:rsid w:val="00422571"/>
    <w:rsid w:val="004226BD"/>
    <w:rsid w:val="004242F1"/>
    <w:rsid w:val="00431AE2"/>
    <w:rsid w:val="0043276E"/>
    <w:rsid w:val="004501C1"/>
    <w:rsid w:val="00452402"/>
    <w:rsid w:val="004529FA"/>
    <w:rsid w:val="004552ED"/>
    <w:rsid w:val="00460039"/>
    <w:rsid w:val="00460CD7"/>
    <w:rsid w:val="004629F4"/>
    <w:rsid w:val="00462F4A"/>
    <w:rsid w:val="004661B8"/>
    <w:rsid w:val="00470137"/>
    <w:rsid w:val="004869AF"/>
    <w:rsid w:val="00487649"/>
    <w:rsid w:val="004879AA"/>
    <w:rsid w:val="00493007"/>
    <w:rsid w:val="0049700E"/>
    <w:rsid w:val="004A0FF1"/>
    <w:rsid w:val="004A4709"/>
    <w:rsid w:val="004B063B"/>
    <w:rsid w:val="004B18D2"/>
    <w:rsid w:val="004B4714"/>
    <w:rsid w:val="004B75B7"/>
    <w:rsid w:val="004C15FB"/>
    <w:rsid w:val="004D5BD5"/>
    <w:rsid w:val="004D6825"/>
    <w:rsid w:val="004E3259"/>
    <w:rsid w:val="004E42C3"/>
    <w:rsid w:val="004E431A"/>
    <w:rsid w:val="004E474B"/>
    <w:rsid w:val="004E5200"/>
    <w:rsid w:val="004E6B23"/>
    <w:rsid w:val="004E786E"/>
    <w:rsid w:val="00512CB6"/>
    <w:rsid w:val="0051385F"/>
    <w:rsid w:val="0051580D"/>
    <w:rsid w:val="005159D3"/>
    <w:rsid w:val="00517A38"/>
    <w:rsid w:val="005300B6"/>
    <w:rsid w:val="00532D53"/>
    <w:rsid w:val="00533373"/>
    <w:rsid w:val="00545A3A"/>
    <w:rsid w:val="00547111"/>
    <w:rsid w:val="00550804"/>
    <w:rsid w:val="005512E0"/>
    <w:rsid w:val="00551D0C"/>
    <w:rsid w:val="005537A6"/>
    <w:rsid w:val="00565EBA"/>
    <w:rsid w:val="00575844"/>
    <w:rsid w:val="00575EF2"/>
    <w:rsid w:val="00585F43"/>
    <w:rsid w:val="00592D74"/>
    <w:rsid w:val="00594123"/>
    <w:rsid w:val="005951CD"/>
    <w:rsid w:val="005A1451"/>
    <w:rsid w:val="005A2801"/>
    <w:rsid w:val="005B6E17"/>
    <w:rsid w:val="005C01D2"/>
    <w:rsid w:val="005C16AA"/>
    <w:rsid w:val="005C1FAF"/>
    <w:rsid w:val="005C3694"/>
    <w:rsid w:val="005C685C"/>
    <w:rsid w:val="005D0A49"/>
    <w:rsid w:val="005D0B78"/>
    <w:rsid w:val="005D0C27"/>
    <w:rsid w:val="005D237B"/>
    <w:rsid w:val="005D322F"/>
    <w:rsid w:val="005D4A24"/>
    <w:rsid w:val="005D52A5"/>
    <w:rsid w:val="005D675E"/>
    <w:rsid w:val="005D6F0A"/>
    <w:rsid w:val="005E162F"/>
    <w:rsid w:val="005E2C44"/>
    <w:rsid w:val="005E46DB"/>
    <w:rsid w:val="005E7EBB"/>
    <w:rsid w:val="005F5AAE"/>
    <w:rsid w:val="00600490"/>
    <w:rsid w:val="00604B1A"/>
    <w:rsid w:val="00605320"/>
    <w:rsid w:val="00610E10"/>
    <w:rsid w:val="00612D72"/>
    <w:rsid w:val="00613244"/>
    <w:rsid w:val="00613889"/>
    <w:rsid w:val="00617C92"/>
    <w:rsid w:val="00621188"/>
    <w:rsid w:val="00621799"/>
    <w:rsid w:val="00623F3F"/>
    <w:rsid w:val="006257ED"/>
    <w:rsid w:val="0062672F"/>
    <w:rsid w:val="00626FEE"/>
    <w:rsid w:val="00627511"/>
    <w:rsid w:val="0063283F"/>
    <w:rsid w:val="00643242"/>
    <w:rsid w:val="00644E96"/>
    <w:rsid w:val="006458A9"/>
    <w:rsid w:val="0064782C"/>
    <w:rsid w:val="00651DE6"/>
    <w:rsid w:val="00652106"/>
    <w:rsid w:val="006553B0"/>
    <w:rsid w:val="00657606"/>
    <w:rsid w:val="00660ACA"/>
    <w:rsid w:val="00662B69"/>
    <w:rsid w:val="00662BC2"/>
    <w:rsid w:val="0066531C"/>
    <w:rsid w:val="00666C07"/>
    <w:rsid w:val="00671EE5"/>
    <w:rsid w:val="00681091"/>
    <w:rsid w:val="006820A7"/>
    <w:rsid w:val="00682611"/>
    <w:rsid w:val="006849D5"/>
    <w:rsid w:val="00684CD4"/>
    <w:rsid w:val="00686D3B"/>
    <w:rsid w:val="006877FD"/>
    <w:rsid w:val="00695808"/>
    <w:rsid w:val="006A0AE4"/>
    <w:rsid w:val="006A0D6E"/>
    <w:rsid w:val="006A4CD8"/>
    <w:rsid w:val="006B2C61"/>
    <w:rsid w:val="006B46FB"/>
    <w:rsid w:val="006B4D75"/>
    <w:rsid w:val="006B4EE4"/>
    <w:rsid w:val="006C061F"/>
    <w:rsid w:val="006C094E"/>
    <w:rsid w:val="006C4E34"/>
    <w:rsid w:val="006D4D11"/>
    <w:rsid w:val="006D5A2E"/>
    <w:rsid w:val="006E1C4E"/>
    <w:rsid w:val="006E21FB"/>
    <w:rsid w:val="006E3001"/>
    <w:rsid w:val="006E6DE6"/>
    <w:rsid w:val="006F1C04"/>
    <w:rsid w:val="006F5E0D"/>
    <w:rsid w:val="007018CC"/>
    <w:rsid w:val="007026EF"/>
    <w:rsid w:val="00704FD8"/>
    <w:rsid w:val="00706736"/>
    <w:rsid w:val="00711907"/>
    <w:rsid w:val="007222E0"/>
    <w:rsid w:val="00722847"/>
    <w:rsid w:val="00724C6E"/>
    <w:rsid w:val="00724DD7"/>
    <w:rsid w:val="007258FC"/>
    <w:rsid w:val="00727998"/>
    <w:rsid w:val="00730E5D"/>
    <w:rsid w:val="007338A2"/>
    <w:rsid w:val="00734176"/>
    <w:rsid w:val="00734FC2"/>
    <w:rsid w:val="0074617A"/>
    <w:rsid w:val="007631EB"/>
    <w:rsid w:val="007634E6"/>
    <w:rsid w:val="00764D8A"/>
    <w:rsid w:val="0076612A"/>
    <w:rsid w:val="007665B5"/>
    <w:rsid w:val="007671E2"/>
    <w:rsid w:val="00767A55"/>
    <w:rsid w:val="00776ACD"/>
    <w:rsid w:val="00777268"/>
    <w:rsid w:val="00777422"/>
    <w:rsid w:val="00784FE3"/>
    <w:rsid w:val="007856A9"/>
    <w:rsid w:val="00785EE8"/>
    <w:rsid w:val="00786826"/>
    <w:rsid w:val="007913AC"/>
    <w:rsid w:val="007917BB"/>
    <w:rsid w:val="00792342"/>
    <w:rsid w:val="007928D2"/>
    <w:rsid w:val="00793D35"/>
    <w:rsid w:val="007955D9"/>
    <w:rsid w:val="00795977"/>
    <w:rsid w:val="00795E45"/>
    <w:rsid w:val="007977A8"/>
    <w:rsid w:val="007A5F93"/>
    <w:rsid w:val="007A6E80"/>
    <w:rsid w:val="007B512A"/>
    <w:rsid w:val="007B78FF"/>
    <w:rsid w:val="007C2097"/>
    <w:rsid w:val="007C2960"/>
    <w:rsid w:val="007C4293"/>
    <w:rsid w:val="007C4E92"/>
    <w:rsid w:val="007C7346"/>
    <w:rsid w:val="007D1856"/>
    <w:rsid w:val="007D2429"/>
    <w:rsid w:val="007D482D"/>
    <w:rsid w:val="007D501D"/>
    <w:rsid w:val="007D6A07"/>
    <w:rsid w:val="007E2810"/>
    <w:rsid w:val="007E6DCC"/>
    <w:rsid w:val="007F7259"/>
    <w:rsid w:val="008040A8"/>
    <w:rsid w:val="00817416"/>
    <w:rsid w:val="00821EE6"/>
    <w:rsid w:val="00825956"/>
    <w:rsid w:val="00826B0A"/>
    <w:rsid w:val="00826E24"/>
    <w:rsid w:val="008279FA"/>
    <w:rsid w:val="00831DF7"/>
    <w:rsid w:val="00832A8F"/>
    <w:rsid w:val="00835480"/>
    <w:rsid w:val="00837560"/>
    <w:rsid w:val="008435EF"/>
    <w:rsid w:val="00843F51"/>
    <w:rsid w:val="008471DC"/>
    <w:rsid w:val="008626E7"/>
    <w:rsid w:val="0086368E"/>
    <w:rsid w:val="00867B5C"/>
    <w:rsid w:val="00870492"/>
    <w:rsid w:val="00870EE7"/>
    <w:rsid w:val="0087432E"/>
    <w:rsid w:val="00875EF6"/>
    <w:rsid w:val="0087782D"/>
    <w:rsid w:val="00883763"/>
    <w:rsid w:val="00884A5D"/>
    <w:rsid w:val="008875D0"/>
    <w:rsid w:val="008875EA"/>
    <w:rsid w:val="00892CEA"/>
    <w:rsid w:val="0089743E"/>
    <w:rsid w:val="008A144A"/>
    <w:rsid w:val="008A168E"/>
    <w:rsid w:val="008A1CB0"/>
    <w:rsid w:val="008A2161"/>
    <w:rsid w:val="008A45A6"/>
    <w:rsid w:val="008B078A"/>
    <w:rsid w:val="008B5327"/>
    <w:rsid w:val="008B58CD"/>
    <w:rsid w:val="008B6752"/>
    <w:rsid w:val="008D5C40"/>
    <w:rsid w:val="008D7028"/>
    <w:rsid w:val="008E5AE9"/>
    <w:rsid w:val="008F2C78"/>
    <w:rsid w:val="008F34BC"/>
    <w:rsid w:val="008F50E0"/>
    <w:rsid w:val="008F686C"/>
    <w:rsid w:val="0090153A"/>
    <w:rsid w:val="009051A0"/>
    <w:rsid w:val="0090605F"/>
    <w:rsid w:val="00906374"/>
    <w:rsid w:val="00912840"/>
    <w:rsid w:val="009148DE"/>
    <w:rsid w:val="00922C99"/>
    <w:rsid w:val="00924A30"/>
    <w:rsid w:val="00924CA1"/>
    <w:rsid w:val="00930E61"/>
    <w:rsid w:val="0093292A"/>
    <w:rsid w:val="009336DE"/>
    <w:rsid w:val="00933B2C"/>
    <w:rsid w:val="00935247"/>
    <w:rsid w:val="00937564"/>
    <w:rsid w:val="00942A1D"/>
    <w:rsid w:val="00947BE9"/>
    <w:rsid w:val="00957F81"/>
    <w:rsid w:val="00963878"/>
    <w:rsid w:val="00967BAF"/>
    <w:rsid w:val="009777D9"/>
    <w:rsid w:val="0098781A"/>
    <w:rsid w:val="009912DD"/>
    <w:rsid w:val="00991647"/>
    <w:rsid w:val="00991B88"/>
    <w:rsid w:val="00993C5A"/>
    <w:rsid w:val="00995FE2"/>
    <w:rsid w:val="0099629E"/>
    <w:rsid w:val="00997128"/>
    <w:rsid w:val="00997BEF"/>
    <w:rsid w:val="009A5753"/>
    <w:rsid w:val="009A579D"/>
    <w:rsid w:val="009A5C2E"/>
    <w:rsid w:val="009A6A09"/>
    <w:rsid w:val="009A779B"/>
    <w:rsid w:val="009B2352"/>
    <w:rsid w:val="009B3B5E"/>
    <w:rsid w:val="009C147F"/>
    <w:rsid w:val="009C4E51"/>
    <w:rsid w:val="009C5802"/>
    <w:rsid w:val="009D1241"/>
    <w:rsid w:val="009D5CFC"/>
    <w:rsid w:val="009D7C0D"/>
    <w:rsid w:val="009E0359"/>
    <w:rsid w:val="009E3297"/>
    <w:rsid w:val="009F22D1"/>
    <w:rsid w:val="009F2A2A"/>
    <w:rsid w:val="009F6A1E"/>
    <w:rsid w:val="009F734F"/>
    <w:rsid w:val="00A00E5B"/>
    <w:rsid w:val="00A02AB1"/>
    <w:rsid w:val="00A049D8"/>
    <w:rsid w:val="00A102A0"/>
    <w:rsid w:val="00A12FC7"/>
    <w:rsid w:val="00A13C61"/>
    <w:rsid w:val="00A1538C"/>
    <w:rsid w:val="00A15A6B"/>
    <w:rsid w:val="00A20DB1"/>
    <w:rsid w:val="00A24541"/>
    <w:rsid w:val="00A246B6"/>
    <w:rsid w:val="00A256B3"/>
    <w:rsid w:val="00A257A8"/>
    <w:rsid w:val="00A32400"/>
    <w:rsid w:val="00A337D3"/>
    <w:rsid w:val="00A3411C"/>
    <w:rsid w:val="00A3521E"/>
    <w:rsid w:val="00A352E4"/>
    <w:rsid w:val="00A40C31"/>
    <w:rsid w:val="00A44730"/>
    <w:rsid w:val="00A47E70"/>
    <w:rsid w:val="00A50CF0"/>
    <w:rsid w:val="00A54024"/>
    <w:rsid w:val="00A543B8"/>
    <w:rsid w:val="00A637C5"/>
    <w:rsid w:val="00A65874"/>
    <w:rsid w:val="00A73DB7"/>
    <w:rsid w:val="00A74B47"/>
    <w:rsid w:val="00A764F0"/>
    <w:rsid w:val="00A7671C"/>
    <w:rsid w:val="00A77CAF"/>
    <w:rsid w:val="00A77DA4"/>
    <w:rsid w:val="00A854A2"/>
    <w:rsid w:val="00A86492"/>
    <w:rsid w:val="00A948FB"/>
    <w:rsid w:val="00A95E83"/>
    <w:rsid w:val="00AA0266"/>
    <w:rsid w:val="00AA2CBC"/>
    <w:rsid w:val="00AA4510"/>
    <w:rsid w:val="00AA4564"/>
    <w:rsid w:val="00AA4618"/>
    <w:rsid w:val="00AB3070"/>
    <w:rsid w:val="00AB6264"/>
    <w:rsid w:val="00AC36AE"/>
    <w:rsid w:val="00AC5820"/>
    <w:rsid w:val="00AC630A"/>
    <w:rsid w:val="00AD1CD8"/>
    <w:rsid w:val="00AD2A90"/>
    <w:rsid w:val="00AE01E5"/>
    <w:rsid w:val="00AE7B8E"/>
    <w:rsid w:val="00AF1F12"/>
    <w:rsid w:val="00AF2458"/>
    <w:rsid w:val="00B12C97"/>
    <w:rsid w:val="00B13543"/>
    <w:rsid w:val="00B13581"/>
    <w:rsid w:val="00B17EA9"/>
    <w:rsid w:val="00B24E21"/>
    <w:rsid w:val="00B258BB"/>
    <w:rsid w:val="00B260A0"/>
    <w:rsid w:val="00B33FAA"/>
    <w:rsid w:val="00B51150"/>
    <w:rsid w:val="00B51ABA"/>
    <w:rsid w:val="00B65A98"/>
    <w:rsid w:val="00B67267"/>
    <w:rsid w:val="00B67B97"/>
    <w:rsid w:val="00B72DF4"/>
    <w:rsid w:val="00B80407"/>
    <w:rsid w:val="00B84B51"/>
    <w:rsid w:val="00B84EDC"/>
    <w:rsid w:val="00B962F0"/>
    <w:rsid w:val="00B968C8"/>
    <w:rsid w:val="00B97334"/>
    <w:rsid w:val="00BA3EC5"/>
    <w:rsid w:val="00BA40B5"/>
    <w:rsid w:val="00BA51D9"/>
    <w:rsid w:val="00BB17B2"/>
    <w:rsid w:val="00BB3C8F"/>
    <w:rsid w:val="00BB43B4"/>
    <w:rsid w:val="00BB5DFC"/>
    <w:rsid w:val="00BC0F08"/>
    <w:rsid w:val="00BC3A10"/>
    <w:rsid w:val="00BC6388"/>
    <w:rsid w:val="00BC6AEE"/>
    <w:rsid w:val="00BC71F5"/>
    <w:rsid w:val="00BD0823"/>
    <w:rsid w:val="00BD279D"/>
    <w:rsid w:val="00BD4BA5"/>
    <w:rsid w:val="00BD51A1"/>
    <w:rsid w:val="00BD5E57"/>
    <w:rsid w:val="00BD6BB8"/>
    <w:rsid w:val="00BE04D1"/>
    <w:rsid w:val="00BE2D79"/>
    <w:rsid w:val="00BE48D4"/>
    <w:rsid w:val="00BE64C6"/>
    <w:rsid w:val="00BE6F50"/>
    <w:rsid w:val="00BF0ED8"/>
    <w:rsid w:val="00BF0F1B"/>
    <w:rsid w:val="00BF3248"/>
    <w:rsid w:val="00BF3E24"/>
    <w:rsid w:val="00BF5CC6"/>
    <w:rsid w:val="00BF74E7"/>
    <w:rsid w:val="00C03063"/>
    <w:rsid w:val="00C14A96"/>
    <w:rsid w:val="00C20F1D"/>
    <w:rsid w:val="00C236DC"/>
    <w:rsid w:val="00C300FA"/>
    <w:rsid w:val="00C3106C"/>
    <w:rsid w:val="00C33B3C"/>
    <w:rsid w:val="00C42759"/>
    <w:rsid w:val="00C441E8"/>
    <w:rsid w:val="00C5061A"/>
    <w:rsid w:val="00C508BE"/>
    <w:rsid w:val="00C53486"/>
    <w:rsid w:val="00C53D11"/>
    <w:rsid w:val="00C6544C"/>
    <w:rsid w:val="00C65CEC"/>
    <w:rsid w:val="00C66BA2"/>
    <w:rsid w:val="00C736E2"/>
    <w:rsid w:val="00C7647C"/>
    <w:rsid w:val="00C76555"/>
    <w:rsid w:val="00C8366B"/>
    <w:rsid w:val="00C86BFA"/>
    <w:rsid w:val="00C90934"/>
    <w:rsid w:val="00C91991"/>
    <w:rsid w:val="00C91E7F"/>
    <w:rsid w:val="00C92A9F"/>
    <w:rsid w:val="00C95985"/>
    <w:rsid w:val="00CA355D"/>
    <w:rsid w:val="00CA46EF"/>
    <w:rsid w:val="00CA4C52"/>
    <w:rsid w:val="00CB22FD"/>
    <w:rsid w:val="00CB5727"/>
    <w:rsid w:val="00CC106E"/>
    <w:rsid w:val="00CC1E2B"/>
    <w:rsid w:val="00CC4291"/>
    <w:rsid w:val="00CC5026"/>
    <w:rsid w:val="00CC68D0"/>
    <w:rsid w:val="00CD4AAE"/>
    <w:rsid w:val="00CE5451"/>
    <w:rsid w:val="00CE582B"/>
    <w:rsid w:val="00CE5E45"/>
    <w:rsid w:val="00CF1C26"/>
    <w:rsid w:val="00CF3151"/>
    <w:rsid w:val="00CF3FC2"/>
    <w:rsid w:val="00CF47FA"/>
    <w:rsid w:val="00CF66C4"/>
    <w:rsid w:val="00CF67C1"/>
    <w:rsid w:val="00CF680D"/>
    <w:rsid w:val="00D03F9A"/>
    <w:rsid w:val="00D06D51"/>
    <w:rsid w:val="00D079ED"/>
    <w:rsid w:val="00D11261"/>
    <w:rsid w:val="00D174B0"/>
    <w:rsid w:val="00D22A80"/>
    <w:rsid w:val="00D24991"/>
    <w:rsid w:val="00D273D5"/>
    <w:rsid w:val="00D34B47"/>
    <w:rsid w:val="00D4239E"/>
    <w:rsid w:val="00D42B25"/>
    <w:rsid w:val="00D44DF8"/>
    <w:rsid w:val="00D452D8"/>
    <w:rsid w:val="00D46163"/>
    <w:rsid w:val="00D50255"/>
    <w:rsid w:val="00D524A9"/>
    <w:rsid w:val="00D57611"/>
    <w:rsid w:val="00D639A9"/>
    <w:rsid w:val="00D66B2A"/>
    <w:rsid w:val="00D66DB0"/>
    <w:rsid w:val="00D7048A"/>
    <w:rsid w:val="00D70B4B"/>
    <w:rsid w:val="00D71008"/>
    <w:rsid w:val="00D71F3B"/>
    <w:rsid w:val="00D729DE"/>
    <w:rsid w:val="00D731F2"/>
    <w:rsid w:val="00D76B27"/>
    <w:rsid w:val="00D80B96"/>
    <w:rsid w:val="00D811BF"/>
    <w:rsid w:val="00D8576F"/>
    <w:rsid w:val="00D865DC"/>
    <w:rsid w:val="00D96123"/>
    <w:rsid w:val="00D963BA"/>
    <w:rsid w:val="00DA237D"/>
    <w:rsid w:val="00DA3815"/>
    <w:rsid w:val="00DA5E08"/>
    <w:rsid w:val="00DB069F"/>
    <w:rsid w:val="00DC099D"/>
    <w:rsid w:val="00DC5575"/>
    <w:rsid w:val="00DC5662"/>
    <w:rsid w:val="00DC7407"/>
    <w:rsid w:val="00DD0E3D"/>
    <w:rsid w:val="00DD2331"/>
    <w:rsid w:val="00DD27C8"/>
    <w:rsid w:val="00DD5348"/>
    <w:rsid w:val="00DD5839"/>
    <w:rsid w:val="00DE0105"/>
    <w:rsid w:val="00DE0210"/>
    <w:rsid w:val="00DE3059"/>
    <w:rsid w:val="00DE34CF"/>
    <w:rsid w:val="00DE6305"/>
    <w:rsid w:val="00DF1C13"/>
    <w:rsid w:val="00DF7068"/>
    <w:rsid w:val="00E07F83"/>
    <w:rsid w:val="00E10BBC"/>
    <w:rsid w:val="00E13F3D"/>
    <w:rsid w:val="00E16B9F"/>
    <w:rsid w:val="00E2094C"/>
    <w:rsid w:val="00E34898"/>
    <w:rsid w:val="00E46960"/>
    <w:rsid w:val="00E47F3F"/>
    <w:rsid w:val="00E51EA1"/>
    <w:rsid w:val="00E54674"/>
    <w:rsid w:val="00E55791"/>
    <w:rsid w:val="00E565CF"/>
    <w:rsid w:val="00E62866"/>
    <w:rsid w:val="00E62AD6"/>
    <w:rsid w:val="00E63A88"/>
    <w:rsid w:val="00E6431B"/>
    <w:rsid w:val="00E65E48"/>
    <w:rsid w:val="00E72511"/>
    <w:rsid w:val="00E72777"/>
    <w:rsid w:val="00E72BEB"/>
    <w:rsid w:val="00E764F8"/>
    <w:rsid w:val="00E804AE"/>
    <w:rsid w:val="00E80A74"/>
    <w:rsid w:val="00E83F91"/>
    <w:rsid w:val="00E847ED"/>
    <w:rsid w:val="00E84984"/>
    <w:rsid w:val="00E84BAC"/>
    <w:rsid w:val="00E84F8A"/>
    <w:rsid w:val="00E851FC"/>
    <w:rsid w:val="00E904CB"/>
    <w:rsid w:val="00E92DB3"/>
    <w:rsid w:val="00E92F16"/>
    <w:rsid w:val="00E93767"/>
    <w:rsid w:val="00E93FAD"/>
    <w:rsid w:val="00E9661D"/>
    <w:rsid w:val="00EA258D"/>
    <w:rsid w:val="00EA324E"/>
    <w:rsid w:val="00EA646F"/>
    <w:rsid w:val="00EA65D4"/>
    <w:rsid w:val="00EA716C"/>
    <w:rsid w:val="00EB09B7"/>
    <w:rsid w:val="00EB2098"/>
    <w:rsid w:val="00EB5C01"/>
    <w:rsid w:val="00EB72B4"/>
    <w:rsid w:val="00EB78A9"/>
    <w:rsid w:val="00EC1448"/>
    <w:rsid w:val="00EC671B"/>
    <w:rsid w:val="00ED39E0"/>
    <w:rsid w:val="00ED4552"/>
    <w:rsid w:val="00ED5B1F"/>
    <w:rsid w:val="00EE0C64"/>
    <w:rsid w:val="00EE1740"/>
    <w:rsid w:val="00EE562C"/>
    <w:rsid w:val="00EE6795"/>
    <w:rsid w:val="00EE68AD"/>
    <w:rsid w:val="00EE7D7C"/>
    <w:rsid w:val="00EF2B4E"/>
    <w:rsid w:val="00EF2E4D"/>
    <w:rsid w:val="00EF57B9"/>
    <w:rsid w:val="00EF6E5A"/>
    <w:rsid w:val="00F03C63"/>
    <w:rsid w:val="00F046F8"/>
    <w:rsid w:val="00F050C6"/>
    <w:rsid w:val="00F05169"/>
    <w:rsid w:val="00F148BB"/>
    <w:rsid w:val="00F215B2"/>
    <w:rsid w:val="00F22F8B"/>
    <w:rsid w:val="00F25D98"/>
    <w:rsid w:val="00F300FB"/>
    <w:rsid w:val="00F31A09"/>
    <w:rsid w:val="00F4178C"/>
    <w:rsid w:val="00F4270C"/>
    <w:rsid w:val="00F46DAE"/>
    <w:rsid w:val="00F52319"/>
    <w:rsid w:val="00F64FD4"/>
    <w:rsid w:val="00F713D8"/>
    <w:rsid w:val="00F71A2C"/>
    <w:rsid w:val="00F74C7E"/>
    <w:rsid w:val="00F753B6"/>
    <w:rsid w:val="00F80C15"/>
    <w:rsid w:val="00F81BC5"/>
    <w:rsid w:val="00F82A13"/>
    <w:rsid w:val="00F905F4"/>
    <w:rsid w:val="00F946A7"/>
    <w:rsid w:val="00F94BD4"/>
    <w:rsid w:val="00F97942"/>
    <w:rsid w:val="00FA30EB"/>
    <w:rsid w:val="00FA3767"/>
    <w:rsid w:val="00FA4468"/>
    <w:rsid w:val="00FA5280"/>
    <w:rsid w:val="00FA76CB"/>
    <w:rsid w:val="00FB0CDF"/>
    <w:rsid w:val="00FB51BE"/>
    <w:rsid w:val="00FB6386"/>
    <w:rsid w:val="00FC6EDC"/>
    <w:rsid w:val="00FD04F8"/>
    <w:rsid w:val="00FD6D03"/>
    <w:rsid w:val="00FE5472"/>
    <w:rsid w:val="00FE7D94"/>
    <w:rsid w:val="00FF03C9"/>
    <w:rsid w:val="00FF0FDE"/>
    <w:rsid w:val="00FF2093"/>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50BF5D"/>
  <w15:docId w15:val="{6D66B0DA-EE41-4447-B5D1-1048E831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uiPriority w:val="99"/>
    <w:qForma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qFormat/>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qFormat/>
    <w:rsid w:val="008875EA"/>
    <w:rPr>
      <w:rFonts w:ascii="Times New Roman" w:eastAsia="Times New Roman" w:hAnsi="Times New Roman"/>
      <w:lang w:val="x-none" w:eastAsia="ja-JP"/>
    </w:rPr>
  </w:style>
  <w:style w:type="paragraph" w:styleId="BodyText">
    <w:name w:val="Body Text"/>
    <w:basedOn w:val="Normal"/>
    <w:link w:val="BodyTextChar"/>
    <w:unhideWhenUsed/>
    <w:rsid w:val="00D524A9"/>
    <w:pPr>
      <w:spacing w:after="120"/>
    </w:pPr>
  </w:style>
  <w:style w:type="character" w:customStyle="1" w:styleId="BodyTextChar">
    <w:name w:val="Body Text Char"/>
    <w:basedOn w:val="DefaultParagraphFont"/>
    <w:link w:val="BodyText"/>
    <w:rsid w:val="00D524A9"/>
    <w:rPr>
      <w:rFonts w:ascii="Times New Roman" w:hAnsi="Times New Roman"/>
      <w:lang w:val="en-GB" w:eastAsia="en-US"/>
    </w:rPr>
  </w:style>
  <w:style w:type="paragraph" w:customStyle="1" w:styleId="Reference">
    <w:name w:val="Reference"/>
    <w:basedOn w:val="EX"/>
    <w:rsid w:val="00D524A9"/>
    <w:pPr>
      <w:numPr>
        <w:numId w:val="18"/>
      </w:numPr>
      <w:tabs>
        <w:tab w:val="left" w:pos="567"/>
      </w:tabs>
    </w:pPr>
    <w:rPr>
      <w:rFonts w:ascii="CG Times (WN)" w:eastAsia="SimSun" w:hAnsi="CG Times (WN)"/>
    </w:rPr>
  </w:style>
  <w:style w:type="paragraph" w:customStyle="1" w:styleId="Guidance">
    <w:name w:val="Guidance"/>
    <w:basedOn w:val="Normal"/>
    <w:qFormat/>
    <w:rsid w:val="00883763"/>
    <w:pPr>
      <w:overflowPunct w:val="0"/>
      <w:autoSpaceDE w:val="0"/>
      <w:autoSpaceDN w:val="0"/>
      <w:adjustRightInd w:val="0"/>
      <w:textAlignment w:val="baseline"/>
    </w:pPr>
    <w:rPr>
      <w:rFonts w:eastAsia="Times New Roman"/>
      <w:i/>
      <w:color w:val="0000FF"/>
      <w:lang w:eastAsia="ja-JP"/>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locked/>
    <w:rsid w:val="00883763"/>
    <w:rPr>
      <w:rFonts w:ascii="Times New Roman" w:hAnsi="Times New Roman"/>
      <w:lang w:val="en-GB" w:eastAsia="en-US"/>
    </w:rPr>
  </w:style>
  <w:style w:type="paragraph" w:customStyle="1" w:styleId="LGTdoc">
    <w:name w:val="LGTdoc_본문"/>
    <w:basedOn w:val="Normal"/>
    <w:link w:val="LGTdocChar"/>
    <w:qFormat/>
    <w:rsid w:val="0088376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83763"/>
    <w:rPr>
      <w:rFonts w:ascii="Times New Roman" w:eastAsia="Batang" w:hAnsi="Times New Roman"/>
      <w:kern w:val="2"/>
      <w:sz w:val="22"/>
      <w:szCs w:val="24"/>
      <w:lang w:val="en-GB" w:eastAsia="ko-KR"/>
    </w:rPr>
  </w:style>
  <w:style w:type="character" w:customStyle="1" w:styleId="B3Char">
    <w:name w:val="B3 Char"/>
    <w:qFormat/>
    <w:rsid w:val="00EF57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562">
      <w:bodyDiv w:val="1"/>
      <w:marLeft w:val="0"/>
      <w:marRight w:val="0"/>
      <w:marTop w:val="0"/>
      <w:marBottom w:val="0"/>
      <w:divBdr>
        <w:top w:val="none" w:sz="0" w:space="0" w:color="auto"/>
        <w:left w:val="none" w:sz="0" w:space="0" w:color="auto"/>
        <w:bottom w:val="none" w:sz="0" w:space="0" w:color="auto"/>
        <w:right w:val="none" w:sz="0" w:space="0" w:color="auto"/>
      </w:divBdr>
    </w:div>
    <w:div w:id="24064773">
      <w:bodyDiv w:val="1"/>
      <w:marLeft w:val="0"/>
      <w:marRight w:val="0"/>
      <w:marTop w:val="0"/>
      <w:marBottom w:val="0"/>
      <w:divBdr>
        <w:top w:val="none" w:sz="0" w:space="0" w:color="auto"/>
        <w:left w:val="none" w:sz="0" w:space="0" w:color="auto"/>
        <w:bottom w:val="none" w:sz="0" w:space="0" w:color="auto"/>
        <w:right w:val="none" w:sz="0" w:space="0" w:color="auto"/>
      </w:divBdr>
    </w:div>
    <w:div w:id="69696110">
      <w:bodyDiv w:val="1"/>
      <w:marLeft w:val="0"/>
      <w:marRight w:val="0"/>
      <w:marTop w:val="0"/>
      <w:marBottom w:val="0"/>
      <w:divBdr>
        <w:top w:val="none" w:sz="0" w:space="0" w:color="auto"/>
        <w:left w:val="none" w:sz="0" w:space="0" w:color="auto"/>
        <w:bottom w:val="none" w:sz="0" w:space="0" w:color="auto"/>
        <w:right w:val="none" w:sz="0" w:space="0" w:color="auto"/>
      </w:divBdr>
    </w:div>
    <w:div w:id="99296750">
      <w:bodyDiv w:val="1"/>
      <w:marLeft w:val="0"/>
      <w:marRight w:val="0"/>
      <w:marTop w:val="0"/>
      <w:marBottom w:val="0"/>
      <w:divBdr>
        <w:top w:val="none" w:sz="0" w:space="0" w:color="auto"/>
        <w:left w:val="none" w:sz="0" w:space="0" w:color="auto"/>
        <w:bottom w:val="none" w:sz="0" w:space="0" w:color="auto"/>
        <w:right w:val="none" w:sz="0" w:space="0" w:color="auto"/>
      </w:divBdr>
    </w:div>
    <w:div w:id="231937194">
      <w:bodyDiv w:val="1"/>
      <w:marLeft w:val="0"/>
      <w:marRight w:val="0"/>
      <w:marTop w:val="0"/>
      <w:marBottom w:val="0"/>
      <w:divBdr>
        <w:top w:val="none" w:sz="0" w:space="0" w:color="auto"/>
        <w:left w:val="none" w:sz="0" w:space="0" w:color="auto"/>
        <w:bottom w:val="none" w:sz="0" w:space="0" w:color="auto"/>
        <w:right w:val="none" w:sz="0" w:space="0" w:color="auto"/>
      </w:divBdr>
    </w:div>
    <w:div w:id="277568733">
      <w:bodyDiv w:val="1"/>
      <w:marLeft w:val="0"/>
      <w:marRight w:val="0"/>
      <w:marTop w:val="0"/>
      <w:marBottom w:val="0"/>
      <w:divBdr>
        <w:top w:val="none" w:sz="0" w:space="0" w:color="auto"/>
        <w:left w:val="none" w:sz="0" w:space="0" w:color="auto"/>
        <w:bottom w:val="none" w:sz="0" w:space="0" w:color="auto"/>
        <w:right w:val="none" w:sz="0" w:space="0" w:color="auto"/>
      </w:divBdr>
      <w:divsChild>
        <w:div w:id="580330262">
          <w:marLeft w:val="835"/>
          <w:marRight w:val="0"/>
          <w:marTop w:val="160"/>
          <w:marBottom w:val="0"/>
          <w:divBdr>
            <w:top w:val="none" w:sz="0" w:space="0" w:color="auto"/>
            <w:left w:val="none" w:sz="0" w:space="0" w:color="auto"/>
            <w:bottom w:val="none" w:sz="0" w:space="0" w:color="auto"/>
            <w:right w:val="none" w:sz="0" w:space="0" w:color="auto"/>
          </w:divBdr>
        </w:div>
        <w:div w:id="2043557725">
          <w:marLeft w:val="835"/>
          <w:marRight w:val="0"/>
          <w:marTop w:val="160"/>
          <w:marBottom w:val="0"/>
          <w:divBdr>
            <w:top w:val="none" w:sz="0" w:space="0" w:color="auto"/>
            <w:left w:val="none" w:sz="0" w:space="0" w:color="auto"/>
            <w:bottom w:val="none" w:sz="0" w:space="0" w:color="auto"/>
            <w:right w:val="none" w:sz="0" w:space="0" w:color="auto"/>
          </w:divBdr>
        </w:div>
      </w:divsChild>
    </w:div>
    <w:div w:id="436995130">
      <w:bodyDiv w:val="1"/>
      <w:marLeft w:val="0"/>
      <w:marRight w:val="0"/>
      <w:marTop w:val="0"/>
      <w:marBottom w:val="0"/>
      <w:divBdr>
        <w:top w:val="none" w:sz="0" w:space="0" w:color="auto"/>
        <w:left w:val="none" w:sz="0" w:space="0" w:color="auto"/>
        <w:bottom w:val="none" w:sz="0" w:space="0" w:color="auto"/>
        <w:right w:val="none" w:sz="0" w:space="0" w:color="auto"/>
      </w:divBdr>
    </w:div>
    <w:div w:id="539711736">
      <w:bodyDiv w:val="1"/>
      <w:marLeft w:val="0"/>
      <w:marRight w:val="0"/>
      <w:marTop w:val="0"/>
      <w:marBottom w:val="0"/>
      <w:divBdr>
        <w:top w:val="none" w:sz="0" w:space="0" w:color="auto"/>
        <w:left w:val="none" w:sz="0" w:space="0" w:color="auto"/>
        <w:bottom w:val="none" w:sz="0" w:space="0" w:color="auto"/>
        <w:right w:val="none" w:sz="0" w:space="0" w:color="auto"/>
      </w:divBdr>
    </w:div>
    <w:div w:id="700668675">
      <w:bodyDiv w:val="1"/>
      <w:marLeft w:val="0"/>
      <w:marRight w:val="0"/>
      <w:marTop w:val="0"/>
      <w:marBottom w:val="0"/>
      <w:divBdr>
        <w:top w:val="none" w:sz="0" w:space="0" w:color="auto"/>
        <w:left w:val="none" w:sz="0" w:space="0" w:color="auto"/>
        <w:bottom w:val="none" w:sz="0" w:space="0" w:color="auto"/>
        <w:right w:val="none" w:sz="0" w:space="0" w:color="auto"/>
      </w:divBdr>
    </w:div>
    <w:div w:id="804082881">
      <w:bodyDiv w:val="1"/>
      <w:marLeft w:val="0"/>
      <w:marRight w:val="0"/>
      <w:marTop w:val="0"/>
      <w:marBottom w:val="0"/>
      <w:divBdr>
        <w:top w:val="none" w:sz="0" w:space="0" w:color="auto"/>
        <w:left w:val="none" w:sz="0" w:space="0" w:color="auto"/>
        <w:bottom w:val="none" w:sz="0" w:space="0" w:color="auto"/>
        <w:right w:val="none" w:sz="0" w:space="0" w:color="auto"/>
      </w:divBdr>
    </w:div>
    <w:div w:id="876232993">
      <w:bodyDiv w:val="1"/>
      <w:marLeft w:val="0"/>
      <w:marRight w:val="0"/>
      <w:marTop w:val="0"/>
      <w:marBottom w:val="0"/>
      <w:divBdr>
        <w:top w:val="none" w:sz="0" w:space="0" w:color="auto"/>
        <w:left w:val="none" w:sz="0" w:space="0" w:color="auto"/>
        <w:bottom w:val="none" w:sz="0" w:space="0" w:color="auto"/>
        <w:right w:val="none" w:sz="0" w:space="0" w:color="auto"/>
      </w:divBdr>
    </w:div>
    <w:div w:id="897861925">
      <w:bodyDiv w:val="1"/>
      <w:marLeft w:val="0"/>
      <w:marRight w:val="0"/>
      <w:marTop w:val="0"/>
      <w:marBottom w:val="0"/>
      <w:divBdr>
        <w:top w:val="none" w:sz="0" w:space="0" w:color="auto"/>
        <w:left w:val="none" w:sz="0" w:space="0" w:color="auto"/>
        <w:bottom w:val="none" w:sz="0" w:space="0" w:color="auto"/>
        <w:right w:val="none" w:sz="0" w:space="0" w:color="auto"/>
      </w:divBdr>
    </w:div>
    <w:div w:id="989747380">
      <w:bodyDiv w:val="1"/>
      <w:marLeft w:val="0"/>
      <w:marRight w:val="0"/>
      <w:marTop w:val="0"/>
      <w:marBottom w:val="0"/>
      <w:divBdr>
        <w:top w:val="none" w:sz="0" w:space="0" w:color="auto"/>
        <w:left w:val="none" w:sz="0" w:space="0" w:color="auto"/>
        <w:bottom w:val="none" w:sz="0" w:space="0" w:color="auto"/>
        <w:right w:val="none" w:sz="0" w:space="0" w:color="auto"/>
      </w:divBdr>
    </w:div>
    <w:div w:id="1040983136">
      <w:bodyDiv w:val="1"/>
      <w:marLeft w:val="0"/>
      <w:marRight w:val="0"/>
      <w:marTop w:val="0"/>
      <w:marBottom w:val="0"/>
      <w:divBdr>
        <w:top w:val="none" w:sz="0" w:space="0" w:color="auto"/>
        <w:left w:val="none" w:sz="0" w:space="0" w:color="auto"/>
        <w:bottom w:val="none" w:sz="0" w:space="0" w:color="auto"/>
        <w:right w:val="none" w:sz="0" w:space="0" w:color="auto"/>
      </w:divBdr>
    </w:div>
    <w:div w:id="1305282289">
      <w:bodyDiv w:val="1"/>
      <w:marLeft w:val="0"/>
      <w:marRight w:val="0"/>
      <w:marTop w:val="0"/>
      <w:marBottom w:val="0"/>
      <w:divBdr>
        <w:top w:val="none" w:sz="0" w:space="0" w:color="auto"/>
        <w:left w:val="none" w:sz="0" w:space="0" w:color="auto"/>
        <w:bottom w:val="none" w:sz="0" w:space="0" w:color="auto"/>
        <w:right w:val="none" w:sz="0" w:space="0" w:color="auto"/>
      </w:divBdr>
    </w:div>
    <w:div w:id="1540162228">
      <w:bodyDiv w:val="1"/>
      <w:marLeft w:val="0"/>
      <w:marRight w:val="0"/>
      <w:marTop w:val="0"/>
      <w:marBottom w:val="0"/>
      <w:divBdr>
        <w:top w:val="none" w:sz="0" w:space="0" w:color="auto"/>
        <w:left w:val="none" w:sz="0" w:space="0" w:color="auto"/>
        <w:bottom w:val="none" w:sz="0" w:space="0" w:color="auto"/>
        <w:right w:val="none" w:sz="0" w:space="0" w:color="auto"/>
      </w:divBdr>
    </w:div>
    <w:div w:id="1631472499">
      <w:bodyDiv w:val="1"/>
      <w:marLeft w:val="0"/>
      <w:marRight w:val="0"/>
      <w:marTop w:val="0"/>
      <w:marBottom w:val="0"/>
      <w:divBdr>
        <w:top w:val="none" w:sz="0" w:space="0" w:color="auto"/>
        <w:left w:val="none" w:sz="0" w:space="0" w:color="auto"/>
        <w:bottom w:val="none" w:sz="0" w:space="0" w:color="auto"/>
        <w:right w:val="none" w:sz="0" w:space="0" w:color="auto"/>
      </w:divBdr>
    </w:div>
    <w:div w:id="1814635523">
      <w:bodyDiv w:val="1"/>
      <w:marLeft w:val="0"/>
      <w:marRight w:val="0"/>
      <w:marTop w:val="0"/>
      <w:marBottom w:val="0"/>
      <w:divBdr>
        <w:top w:val="none" w:sz="0" w:space="0" w:color="auto"/>
        <w:left w:val="none" w:sz="0" w:space="0" w:color="auto"/>
        <w:bottom w:val="none" w:sz="0" w:space="0" w:color="auto"/>
        <w:right w:val="none" w:sz="0" w:space="0" w:color="auto"/>
      </w:divBdr>
    </w:div>
    <w:div w:id="1881044274">
      <w:bodyDiv w:val="1"/>
      <w:marLeft w:val="0"/>
      <w:marRight w:val="0"/>
      <w:marTop w:val="0"/>
      <w:marBottom w:val="0"/>
      <w:divBdr>
        <w:top w:val="none" w:sz="0" w:space="0" w:color="auto"/>
        <w:left w:val="none" w:sz="0" w:space="0" w:color="auto"/>
        <w:bottom w:val="none" w:sz="0" w:space="0" w:color="auto"/>
        <w:right w:val="none" w:sz="0" w:space="0" w:color="auto"/>
      </w:divBdr>
    </w:div>
    <w:div w:id="2048794127">
      <w:bodyDiv w:val="1"/>
      <w:marLeft w:val="0"/>
      <w:marRight w:val="0"/>
      <w:marTop w:val="0"/>
      <w:marBottom w:val="0"/>
      <w:divBdr>
        <w:top w:val="none" w:sz="0" w:space="0" w:color="auto"/>
        <w:left w:val="none" w:sz="0" w:space="0" w:color="auto"/>
        <w:bottom w:val="none" w:sz="0" w:space="0" w:color="auto"/>
        <w:right w:val="none" w:sz="0" w:space="0" w:color="auto"/>
      </w:divBdr>
    </w:div>
    <w:div w:id="2081555877">
      <w:bodyDiv w:val="1"/>
      <w:marLeft w:val="0"/>
      <w:marRight w:val="0"/>
      <w:marTop w:val="0"/>
      <w:marBottom w:val="0"/>
      <w:divBdr>
        <w:top w:val="none" w:sz="0" w:space="0" w:color="auto"/>
        <w:left w:val="none" w:sz="0" w:space="0" w:color="auto"/>
        <w:bottom w:val="none" w:sz="0" w:space="0" w:color="auto"/>
        <w:right w:val="none" w:sz="0" w:space="0" w:color="auto"/>
      </w:divBdr>
    </w:div>
    <w:div w:id="2108771232">
      <w:bodyDiv w:val="1"/>
      <w:marLeft w:val="0"/>
      <w:marRight w:val="0"/>
      <w:marTop w:val="0"/>
      <w:marBottom w:val="0"/>
      <w:divBdr>
        <w:top w:val="none" w:sz="0" w:space="0" w:color="auto"/>
        <w:left w:val="none" w:sz="0" w:space="0" w:color="auto"/>
        <w:bottom w:val="none" w:sz="0" w:space="0" w:color="auto"/>
        <w:right w:val="none" w:sz="0" w:space="0" w:color="auto"/>
      </w:divBdr>
      <w:divsChild>
        <w:div w:id="371880622">
          <w:marLeft w:val="835"/>
          <w:marRight w:val="0"/>
          <w:marTop w:val="160"/>
          <w:marBottom w:val="0"/>
          <w:divBdr>
            <w:top w:val="none" w:sz="0" w:space="0" w:color="auto"/>
            <w:left w:val="none" w:sz="0" w:space="0" w:color="auto"/>
            <w:bottom w:val="none" w:sz="0" w:space="0" w:color="auto"/>
            <w:right w:val="none" w:sz="0" w:space="0" w:color="auto"/>
          </w:divBdr>
        </w:div>
        <w:div w:id="1856070456">
          <w:marLeft w:val="835"/>
          <w:marRight w:val="0"/>
          <w:marTop w:val="160"/>
          <w:marBottom w:val="0"/>
          <w:divBdr>
            <w:top w:val="none" w:sz="0" w:space="0" w:color="auto"/>
            <w:left w:val="none" w:sz="0" w:space="0" w:color="auto"/>
            <w:bottom w:val="none" w:sz="0" w:space="0" w:color="auto"/>
            <w:right w:val="none" w:sz="0" w:space="0" w:color="auto"/>
          </w:divBdr>
        </w:div>
      </w:divsChild>
    </w:div>
    <w:div w:id="2129664645">
      <w:bodyDiv w:val="1"/>
      <w:marLeft w:val="0"/>
      <w:marRight w:val="0"/>
      <w:marTop w:val="0"/>
      <w:marBottom w:val="0"/>
      <w:divBdr>
        <w:top w:val="none" w:sz="0" w:space="0" w:color="auto"/>
        <w:left w:val="none" w:sz="0" w:space="0" w:color="auto"/>
        <w:bottom w:val="none" w:sz="0" w:space="0" w:color="auto"/>
        <w:right w:val="none" w:sz="0" w:space="0" w:color="auto"/>
      </w:divBdr>
      <w:divsChild>
        <w:div w:id="2138794865">
          <w:marLeft w:val="475"/>
          <w:marRight w:val="0"/>
          <w:marTop w:val="160"/>
          <w:marBottom w:val="0"/>
          <w:divBdr>
            <w:top w:val="none" w:sz="0" w:space="0" w:color="auto"/>
            <w:left w:val="none" w:sz="0" w:space="0" w:color="auto"/>
            <w:bottom w:val="none" w:sz="0" w:space="0" w:color="auto"/>
            <w:right w:val="none" w:sz="0" w:space="0" w:color="auto"/>
          </w:divBdr>
        </w:div>
      </w:divsChild>
    </w:div>
    <w:div w:id="21403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5a888943-97ca-4c93-b605-714bb5e9e28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 ds:uri="e32f50e1-6846-4d7d-ad60-ccd6877e6c5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B201562-590C-4E84-BB2A-388D02197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316DB1-BA44-4EB7-A581-EE49DD95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1925</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Interdigital</cp:lastModifiedBy>
  <cp:revision>13</cp:revision>
  <cp:lastPrinted>1901-01-01T00:00:00Z</cp:lastPrinted>
  <dcterms:created xsi:type="dcterms:W3CDTF">2020-07-31T17:46:00Z</dcterms:created>
  <dcterms:modified xsi:type="dcterms:W3CDTF">2020-08-05T16:34:00Z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